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1B1AEC" w14:textId="3424D210" w:rsidR="00E779F8" w:rsidRDefault="00E779F8" w:rsidP="001124B7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OLE_LINK3"/>
      <w:bookmarkStart w:id="1" w:name="OLE_LINK2"/>
      <w:bookmarkStart w:id="2" w:name="_Ref399006623"/>
      <w:bookmarkStart w:id="3" w:name="_Toc92513360"/>
      <w:bookmarkStart w:id="4" w:name="Title"/>
      <w:bookmarkStart w:id="5" w:name="DocumentFor"/>
      <w:bookmarkStart w:id="6" w:name="OLE_LINK49"/>
      <w:bookmarkEnd w:id="4"/>
      <w:bookmarkEnd w:id="5"/>
      <w:r w:rsidRPr="0052514D">
        <w:rPr>
          <w:rFonts w:eastAsia="SimSun" w:cs="Arial"/>
          <w:sz w:val="24"/>
          <w:szCs w:val="24"/>
        </w:rPr>
        <w:t>3GPP TSG-RAN WG4 Meeting #11</w:t>
      </w:r>
      <w:r>
        <w:rPr>
          <w:rFonts w:eastAsia="SimSun" w:cs="Arial"/>
          <w:sz w:val="24"/>
          <w:szCs w:val="24"/>
        </w:rPr>
        <w:t>2</w:t>
      </w:r>
      <w:r>
        <w:rPr>
          <w:rFonts w:cs="Arial" w:hint="eastAsia"/>
          <w:sz w:val="24"/>
          <w:szCs w:val="24"/>
        </w:rPr>
        <w:t xml:space="preserve">                         </w:t>
      </w:r>
      <w:r>
        <w:rPr>
          <w:rFonts w:cs="Arial"/>
          <w:sz w:val="24"/>
          <w:szCs w:val="24"/>
        </w:rPr>
        <w:t xml:space="preserve">       </w:t>
      </w:r>
      <w:r w:rsidR="001124B7" w:rsidRPr="001124B7">
        <w:rPr>
          <w:rFonts w:cs="Arial"/>
          <w:sz w:val="24"/>
          <w:szCs w:val="24"/>
        </w:rPr>
        <w:t>R4-2412429</w:t>
      </w:r>
      <w:bookmarkStart w:id="7" w:name="_GoBack"/>
      <w:bookmarkEnd w:id="7"/>
    </w:p>
    <w:bookmarkEnd w:id="6"/>
    <w:p w14:paraId="52E4AA79" w14:textId="77777777" w:rsidR="00E779F8" w:rsidRDefault="00E779F8" w:rsidP="00E779F8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</w:rPr>
      </w:pPr>
      <w:r>
        <w:rPr>
          <w:rFonts w:eastAsia="SimSun" w:cs="Arial"/>
          <w:sz w:val="24"/>
          <w:szCs w:val="24"/>
        </w:rPr>
        <w:t>Maastricht</w:t>
      </w:r>
      <w:r w:rsidRPr="00D21E14">
        <w:rPr>
          <w:rFonts w:eastAsia="SimSun" w:cs="Arial"/>
          <w:sz w:val="24"/>
          <w:szCs w:val="24"/>
        </w:rPr>
        <w:t xml:space="preserve"> , </w:t>
      </w:r>
      <w:r>
        <w:rPr>
          <w:rFonts w:eastAsia="SimSun" w:cs="Arial"/>
          <w:sz w:val="24"/>
          <w:szCs w:val="24"/>
        </w:rPr>
        <w:t>Netherlands</w:t>
      </w:r>
      <w:r w:rsidRPr="00D21E14">
        <w:rPr>
          <w:rFonts w:eastAsia="SimSun" w:cs="Arial"/>
          <w:sz w:val="24"/>
          <w:szCs w:val="24"/>
        </w:rPr>
        <w:t xml:space="preserve">, </w:t>
      </w:r>
      <w:r>
        <w:rPr>
          <w:rFonts w:eastAsia="SimSun" w:cs="Arial"/>
          <w:sz w:val="24"/>
          <w:szCs w:val="24"/>
        </w:rPr>
        <w:t>19</w:t>
      </w:r>
      <w:r w:rsidRPr="00D21E14">
        <w:rPr>
          <w:rFonts w:eastAsia="SimSun" w:cs="Arial"/>
          <w:sz w:val="24"/>
          <w:szCs w:val="24"/>
        </w:rPr>
        <w:t>th – 2</w:t>
      </w:r>
      <w:r>
        <w:rPr>
          <w:rFonts w:eastAsia="SimSun" w:cs="Arial"/>
          <w:sz w:val="24"/>
          <w:szCs w:val="24"/>
        </w:rPr>
        <w:t>3</w:t>
      </w:r>
      <w:r w:rsidRPr="00D21E14">
        <w:rPr>
          <w:rFonts w:eastAsia="SimSun" w:cs="Arial"/>
          <w:sz w:val="24"/>
          <w:szCs w:val="24"/>
        </w:rPr>
        <w:t xml:space="preserve">th </w:t>
      </w:r>
      <w:r>
        <w:rPr>
          <w:rFonts w:eastAsia="SimSun" w:cs="Arial"/>
          <w:sz w:val="24"/>
          <w:szCs w:val="24"/>
        </w:rPr>
        <w:t>August</w:t>
      </w:r>
      <w:r w:rsidRPr="00D21E14">
        <w:rPr>
          <w:rFonts w:eastAsia="SimSun" w:cs="Arial"/>
          <w:sz w:val="24"/>
          <w:szCs w:val="24"/>
        </w:rPr>
        <w:t>, 2024</w:t>
      </w:r>
    </w:p>
    <w:bookmarkEnd w:id="0"/>
    <w:bookmarkEnd w:id="1"/>
    <w:p w14:paraId="635B8DE9" w14:textId="77777777"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bookmarkEnd w:id="2"/>
    <w:bookmarkEnd w:id="3"/>
    <w:p w14:paraId="3C7EA25D" w14:textId="61AF5B16" w:rsidR="007966D5" w:rsidRDefault="007966D5" w:rsidP="00E779F8">
      <w:pPr>
        <w:spacing w:after="60"/>
        <w:ind w:left="1985" w:hanging="1985"/>
        <w:rPr>
          <w:rFonts w:ascii="Arial" w:hAnsi="Arial" w:cs="Arial"/>
          <w:bCs/>
          <w:lang w:val="en-US" w:eastAsia="en-GB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  <w:t xml:space="preserve">LS on </w:t>
      </w:r>
      <w:r w:rsidR="00E779F8">
        <w:rPr>
          <w:rFonts w:ascii="Arial" w:hAnsi="Arial" w:cs="Arial"/>
          <w:bCs/>
          <w:lang w:val="en-US"/>
        </w:rPr>
        <w:t>inclusion of 3MHz CBW in inter band NR CA</w:t>
      </w:r>
      <w:r w:rsidR="00FE5C17">
        <w:rPr>
          <w:rFonts w:ascii="Arial" w:hAnsi="Arial" w:cs="Arial"/>
          <w:bCs/>
          <w:lang w:val="en-US"/>
        </w:rPr>
        <w:t>/DC</w:t>
      </w:r>
      <w:r w:rsidR="00E779F8">
        <w:rPr>
          <w:rFonts w:ascii="Arial" w:hAnsi="Arial" w:cs="Arial"/>
          <w:bCs/>
          <w:lang w:val="en-US"/>
        </w:rPr>
        <w:t xml:space="preserve"> applications</w:t>
      </w:r>
    </w:p>
    <w:p w14:paraId="6127ABA4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lang w:val="en-US"/>
        </w:rPr>
      </w:pPr>
      <w:bookmarkStart w:id="8" w:name="OLE_LINK58"/>
      <w:bookmarkStart w:id="9" w:name="OLE_LINK57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</w:p>
    <w:p w14:paraId="49F094F5" w14:textId="42F35FF7" w:rsidR="007966D5" w:rsidRDefault="007966D5" w:rsidP="00E779F8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10" w:name="OLE_LINK61"/>
      <w:bookmarkStart w:id="11" w:name="OLE_LINK60"/>
      <w:bookmarkStart w:id="12" w:name="OLE_LINK59"/>
      <w:bookmarkEnd w:id="8"/>
      <w:bookmarkEnd w:id="9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</w:t>
      </w:r>
      <w:r w:rsidR="0088125A">
        <w:rPr>
          <w:rFonts w:ascii="Arial" w:hAnsi="Arial" w:cs="Arial"/>
          <w:lang w:val="en-US"/>
        </w:rPr>
        <w:t>9</w:t>
      </w:r>
    </w:p>
    <w:bookmarkEnd w:id="10"/>
    <w:bookmarkEnd w:id="11"/>
    <w:bookmarkEnd w:id="12"/>
    <w:p w14:paraId="2D8F67CD" w14:textId="0EF4C6BF" w:rsidR="007966D5" w:rsidRDefault="007966D5" w:rsidP="00E779F8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</w:r>
      <w:r w:rsidR="00E779F8" w:rsidRPr="00E779F8">
        <w:rPr>
          <w:rFonts w:ascii="Arial" w:hAnsi="Arial" w:cs="Arial"/>
          <w:lang w:val="en-US"/>
        </w:rPr>
        <w:t>NR_FR1_5MHz_BW_Ph2</w:t>
      </w:r>
      <w:r>
        <w:rPr>
          <w:rFonts w:ascii="Arial" w:hAnsi="Arial" w:cs="Arial"/>
          <w:lang w:val="en-US"/>
        </w:rPr>
        <w:t>-Core</w:t>
      </w:r>
    </w:p>
    <w:p w14:paraId="718DF36B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6DC048CE" w14:textId="090DA049" w:rsidR="007966D5" w:rsidRDefault="007966D5" w:rsidP="007966D5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  <w:t>RAN4</w:t>
      </w:r>
    </w:p>
    <w:p w14:paraId="04B5E746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RAN2</w:t>
      </w:r>
    </w:p>
    <w:p w14:paraId="51761337" w14:textId="410A383C" w:rsidR="007966D5" w:rsidRDefault="007966D5" w:rsidP="007966D5">
      <w:pPr>
        <w:spacing w:after="60"/>
        <w:ind w:left="1985" w:hanging="1985"/>
        <w:rPr>
          <w:rFonts w:ascii="Arial" w:hAnsi="Arial" w:cs="Arial"/>
          <w:lang w:val="en-US"/>
        </w:rPr>
      </w:pPr>
      <w:bookmarkStart w:id="13" w:name="OLE_LINK46"/>
      <w:bookmarkStart w:id="14" w:name="OLE_LINK45"/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-</w:t>
      </w:r>
    </w:p>
    <w:bookmarkEnd w:id="13"/>
    <w:bookmarkEnd w:id="14"/>
    <w:p w14:paraId="39CBF3F5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05AC2B6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</w:p>
    <w:p w14:paraId="14ECAF9D" w14:textId="6087B5F8" w:rsidR="007966D5" w:rsidRDefault="007966D5" w:rsidP="007966D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Mohammad ABDI ABYANEH</w:t>
      </w:r>
    </w:p>
    <w:p w14:paraId="5719D84D" w14:textId="71CD2F28" w:rsidR="007966D5" w:rsidRDefault="007966D5" w:rsidP="007966D5">
      <w:pPr>
        <w:spacing w:after="60"/>
        <w:ind w:left="1985" w:hanging="1985"/>
        <w:rPr>
          <w:rFonts w:ascii="Arial" w:hAnsi="Arial" w:cs="Arial"/>
          <w:bCs/>
          <w:color w:val="0000FF"/>
          <w:lang w:val="en-US"/>
        </w:rPr>
      </w:pPr>
      <w:r>
        <w:rPr>
          <w:rFonts w:ascii="Arial" w:eastAsia="Yu Mincho" w:hAnsi="Arial" w:cs="Arial"/>
          <w:b/>
          <w:bCs/>
          <w:lang w:val="en-US" w:eastAsia="ja-JP"/>
        </w:rPr>
        <w:t>Email Address:</w:t>
      </w:r>
      <w:r>
        <w:rPr>
          <w:rFonts w:ascii="Arial" w:hAnsi="Arial" w:cs="Arial"/>
          <w:b/>
          <w:bCs/>
          <w:lang w:val="en-US"/>
        </w:rPr>
        <w:tab/>
      </w:r>
      <w:hyperlink r:id="rId8" w:history="1">
        <w:r w:rsidRPr="002278CF">
          <w:rPr>
            <w:rStyle w:val="Hyperlink"/>
            <w:rFonts w:asciiTheme="minorBidi" w:eastAsia="Arial" w:hAnsiTheme="minorBidi" w:cstheme="minorBidi"/>
            <w:color w:val="auto"/>
            <w:u w:val="none"/>
            <w:lang w:val="en-US"/>
          </w:rPr>
          <w:t>mohammad.abdi.abyane</w:t>
        </w:r>
      </w:hyperlink>
      <w:r w:rsidRPr="002278CF">
        <w:rPr>
          <w:rStyle w:val="Hyperlink"/>
          <w:rFonts w:asciiTheme="minorBidi" w:eastAsia="Arial" w:hAnsiTheme="minorBidi" w:cstheme="minorBidi"/>
          <w:color w:val="auto"/>
          <w:u w:val="none"/>
          <w:lang w:val="en-US"/>
        </w:rPr>
        <w:t>h@huawei.com</w:t>
      </w:r>
    </w:p>
    <w:p w14:paraId="158BD9A4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b/>
          <w:bCs/>
          <w:lang w:val="en-US" w:eastAsia="en-GB"/>
        </w:rPr>
      </w:pPr>
    </w:p>
    <w:p w14:paraId="31292FFC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5" w:name="_Hlk63164491"/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9" w:history="1">
        <w:r>
          <w:rPr>
            <w:rStyle w:val="Hyperlink"/>
            <w:rFonts w:eastAsia="Arial" w:cs="Arial"/>
            <w:bCs/>
            <w:lang w:val="en-US"/>
          </w:rPr>
          <w:t>mailto:3GPPLiaison@etsi.org</w:t>
        </w:r>
      </w:hyperlink>
    </w:p>
    <w:bookmarkEnd w:id="15"/>
    <w:p w14:paraId="1422B45C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26DF0C9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  <w:t>None</w:t>
      </w:r>
    </w:p>
    <w:p w14:paraId="33BB2834" w14:textId="77777777" w:rsidR="007966D5" w:rsidRDefault="007966D5" w:rsidP="007966D5">
      <w:pPr>
        <w:pStyle w:val="Heading1"/>
        <w:rPr>
          <w:lang w:val="en-US" w:eastAsia="en-GB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2E905A2B" w14:textId="238BD7A7" w:rsidR="009C2DED" w:rsidRDefault="00E779F8" w:rsidP="002F198D">
      <w:pPr>
        <w:pStyle w:val="TAL"/>
        <w:jc w:val="both"/>
        <w:rPr>
          <w:rFonts w:cs="Arial"/>
          <w:i/>
          <w:iCs/>
          <w:sz w:val="20"/>
        </w:rPr>
      </w:pPr>
      <w:r w:rsidRPr="002F198D">
        <w:rPr>
          <w:rFonts w:cs="Arial"/>
          <w:sz w:val="20"/>
          <w:lang w:eastAsia="zh-CN"/>
        </w:rPr>
        <w:t>During Rel-18 with 3MHz CBW was introduced for single carrier operations</w:t>
      </w:r>
      <w:r w:rsidR="00C96A69" w:rsidRPr="002F198D">
        <w:rPr>
          <w:rFonts w:cs="Arial"/>
          <w:sz w:val="20"/>
          <w:lang w:eastAsia="zh-CN"/>
        </w:rPr>
        <w:t>, as</w:t>
      </w:r>
      <w:r w:rsidR="00C96A69" w:rsidRPr="002F198D">
        <w:rPr>
          <w:rFonts w:cs="Arial"/>
          <w:sz w:val="20"/>
          <w:lang w:val="en-US" w:eastAsia="zh-CN" w:bidi="fa-IR"/>
        </w:rPr>
        <w:t xml:space="preserve"> was indicated by RAN-P</w:t>
      </w:r>
      <w:r w:rsidR="00C96A69" w:rsidRPr="002F198D">
        <w:rPr>
          <w:rFonts w:cs="Arial"/>
          <w:sz w:val="20"/>
          <w:lang w:val="en-US" w:eastAsia="zh-CN" w:bidi="fa-IR"/>
        </w:rPr>
        <w:fldChar w:fldCharType="begin"/>
      </w:r>
      <w:r w:rsidR="00C96A69" w:rsidRPr="002F198D">
        <w:rPr>
          <w:rFonts w:cs="Arial"/>
          <w:sz w:val="20"/>
          <w:lang w:val="en-US" w:eastAsia="zh-CN" w:bidi="fa-IR"/>
        </w:rPr>
        <w:instrText xml:space="preserve"> ADDIN ZOTERO_ITEM CSL_CITATION {"citationID":"W4L57nyg","properties":{"formattedCitation":"[1]","plainCitation":"[1]","noteIndex":0},"citationItems":[{"id":836,"uris":["http://zotero.org/users/1349634/items/JPKNF8YU"],"itemData":{"id":836,"type":"document","title":"RP-230781, Response to LS from RAN4 on spectrum less than 5 MHz, Nokia"}}],"schema":"https://github.com/citation-style-language/schema/raw/master/csl-citation.json"} </w:instrText>
      </w:r>
      <w:r w:rsidR="00C96A69" w:rsidRPr="002F198D">
        <w:rPr>
          <w:rFonts w:cs="Arial"/>
          <w:sz w:val="20"/>
          <w:lang w:val="en-US" w:eastAsia="zh-CN" w:bidi="fa-IR"/>
        </w:rPr>
        <w:fldChar w:fldCharType="separate"/>
      </w:r>
      <w:r w:rsidR="00C96A69" w:rsidRPr="002F198D">
        <w:rPr>
          <w:rFonts w:cs="Arial"/>
          <w:sz w:val="20"/>
        </w:rPr>
        <w:t>[1]</w:t>
      </w:r>
      <w:r w:rsidR="00C96A69" w:rsidRPr="002F198D">
        <w:rPr>
          <w:rFonts w:cs="Arial"/>
          <w:sz w:val="20"/>
          <w:lang w:val="en-US" w:eastAsia="zh-CN" w:bidi="fa-IR"/>
        </w:rPr>
        <w:fldChar w:fldCharType="end"/>
      </w:r>
      <w:r w:rsidR="0097055C" w:rsidRPr="002F198D">
        <w:rPr>
          <w:rFonts w:cs="Arial"/>
          <w:sz w:val="20"/>
          <w:lang w:val="en-US" w:eastAsia="zh-CN" w:bidi="fa-IR"/>
        </w:rPr>
        <w:t>. Therefore, the following two Rel-18 UE capabilities were introduced</w:t>
      </w:r>
      <w:r w:rsidR="00797F39">
        <w:rPr>
          <w:rFonts w:cs="Arial"/>
          <w:sz w:val="20"/>
          <w:lang w:val="en-US" w:eastAsia="zh-CN" w:bidi="fa-IR"/>
        </w:rPr>
        <w:t>, by RAN2,</w:t>
      </w:r>
      <w:r w:rsidR="0097055C" w:rsidRPr="002F198D">
        <w:rPr>
          <w:rFonts w:cs="Arial"/>
          <w:sz w:val="20"/>
          <w:lang w:val="en-US" w:eastAsia="zh-CN" w:bidi="fa-IR"/>
        </w:rPr>
        <w:t xml:space="preserve"> and limited to single carrier operation</w:t>
      </w:r>
      <w:r w:rsidR="009C2DED" w:rsidRPr="002F198D">
        <w:rPr>
          <w:rFonts w:cs="Arial"/>
          <w:sz w:val="20"/>
          <w:lang w:val="en-US" w:eastAsia="zh-CN" w:bidi="fa-IR"/>
        </w:rPr>
        <w:t xml:space="preserve">s; </w:t>
      </w:r>
      <w:r w:rsidR="009C2DED" w:rsidRPr="002F198D">
        <w:rPr>
          <w:rFonts w:cs="Arial"/>
          <w:i/>
          <w:iCs/>
          <w:sz w:val="20"/>
        </w:rPr>
        <w:t xml:space="preserve">support3MHz-ChannelBW-Asymmetric-r18 </w:t>
      </w:r>
      <w:r w:rsidR="009C2DED" w:rsidRPr="002F198D">
        <w:rPr>
          <w:rFonts w:cs="Arial"/>
          <w:sz w:val="20"/>
        </w:rPr>
        <w:t>and</w:t>
      </w:r>
      <w:r w:rsidR="009C2DED" w:rsidRPr="002F198D">
        <w:rPr>
          <w:rFonts w:cs="Arial"/>
          <w:i/>
          <w:iCs/>
          <w:sz w:val="20"/>
        </w:rPr>
        <w:t xml:space="preserve"> support3MHz-ChannelBW-Symmetric-r18.</w:t>
      </w:r>
    </w:p>
    <w:p w14:paraId="46DCF67D" w14:textId="77777777" w:rsidR="00797F39" w:rsidRPr="002F198D" w:rsidRDefault="00797F39" w:rsidP="002F198D">
      <w:pPr>
        <w:pStyle w:val="TAL"/>
        <w:jc w:val="both"/>
        <w:rPr>
          <w:rFonts w:cs="Arial"/>
          <w:b/>
          <w:bCs/>
          <w:i/>
          <w:iCs/>
          <w:sz w:val="20"/>
        </w:rPr>
      </w:pPr>
    </w:p>
    <w:p w14:paraId="36A018DB" w14:textId="369B7EF1" w:rsidR="00083504" w:rsidRPr="002F198D" w:rsidRDefault="0097055C" w:rsidP="00FE5C17">
      <w:pPr>
        <w:jc w:val="both"/>
        <w:rPr>
          <w:rFonts w:ascii="Arial" w:hAnsi="Arial" w:cs="Arial"/>
          <w:lang w:eastAsia="zh-CN"/>
        </w:rPr>
      </w:pPr>
      <w:r w:rsidRPr="002F198D">
        <w:rPr>
          <w:rFonts w:ascii="Arial" w:hAnsi="Arial" w:cs="Arial"/>
          <w:lang w:val="en-US" w:eastAsia="zh-CN" w:bidi="fa-IR"/>
        </w:rPr>
        <w:t xml:space="preserve">In Rel-19, the application of 3MHz CBW was extended to inter band </w:t>
      </w:r>
      <w:r w:rsidR="00FE5C17">
        <w:rPr>
          <w:rFonts w:ascii="Arial" w:hAnsi="Arial" w:cs="Arial"/>
          <w:lang w:val="en-US" w:eastAsia="zh-CN" w:bidi="fa-IR"/>
        </w:rPr>
        <w:t>NR CA/DC</w:t>
      </w:r>
      <w:r w:rsidRPr="002F198D">
        <w:rPr>
          <w:rFonts w:ascii="Arial" w:hAnsi="Arial" w:cs="Arial"/>
          <w:lang w:val="en-US" w:eastAsia="zh-CN" w:bidi="fa-IR"/>
        </w:rPr>
        <w:t xml:space="preserve"> via </w:t>
      </w:r>
      <w:r w:rsidRPr="002F198D">
        <w:rPr>
          <w:rFonts w:ascii="Arial" w:hAnsi="Arial" w:cs="Arial"/>
          <w:lang w:val="en-US"/>
        </w:rPr>
        <w:t>NR_FR1_5MHz_BW_Ph2</w:t>
      </w:r>
      <w:r w:rsidR="00525BA1">
        <w:rPr>
          <w:rFonts w:ascii="Arial" w:hAnsi="Arial" w:cs="Arial"/>
          <w:lang w:val="en-US"/>
        </w:rPr>
        <w:t xml:space="preserve"> WI. Hence the equivalent Rel-19 UE capabilities need to be specified to include inter band CA operation.</w:t>
      </w:r>
    </w:p>
    <w:p w14:paraId="41A6EE7B" w14:textId="38CFE12E" w:rsidR="007966D5" w:rsidRDefault="007966D5" w:rsidP="007966D5">
      <w:pPr>
        <w:pStyle w:val="Heading1"/>
        <w:rPr>
          <w:rFonts w:eastAsia="Times New Roman"/>
          <w:lang w:val="en-US" w:eastAsia="en-GB"/>
        </w:rPr>
      </w:pPr>
      <w:r>
        <w:rPr>
          <w:lang w:val="en-US"/>
        </w:rPr>
        <w:t>Actions</w:t>
      </w:r>
    </w:p>
    <w:p w14:paraId="3C17CF15" w14:textId="77777777" w:rsidR="007966D5" w:rsidRDefault="007966D5" w:rsidP="007966D5">
      <w:pPr>
        <w:spacing w:after="120"/>
        <w:ind w:left="1985" w:hanging="1985"/>
        <w:rPr>
          <w:rFonts w:ascii="Arial" w:hAnsi="Arial" w:cs="Arial"/>
          <w:b/>
          <w:sz w:val="21"/>
          <w:szCs w:val="21"/>
          <w:lang w:val="en-US"/>
        </w:rPr>
      </w:pPr>
      <w:r>
        <w:rPr>
          <w:rFonts w:ascii="Arial" w:hAnsi="Arial" w:cs="Arial"/>
          <w:b/>
          <w:sz w:val="21"/>
          <w:szCs w:val="21"/>
          <w:lang w:val="en-US"/>
        </w:rPr>
        <w:t>To RAN2:</w:t>
      </w:r>
    </w:p>
    <w:p w14:paraId="287CCDAE" w14:textId="0661AA96" w:rsidR="007966D5" w:rsidRDefault="007966D5" w:rsidP="00963FAA">
      <w:pPr>
        <w:rPr>
          <w:rFonts w:eastAsia="SimSun"/>
          <w:b/>
          <w:bCs/>
          <w:lang w:eastAsia="zh-CN"/>
        </w:rPr>
      </w:pPr>
      <w:r>
        <w:rPr>
          <w:rFonts w:ascii="Arial" w:hAnsi="Arial" w:cs="Arial"/>
          <w:b/>
          <w:sz w:val="21"/>
          <w:szCs w:val="21"/>
          <w:lang w:val="en-US"/>
        </w:rPr>
        <w:t xml:space="preserve">ACTION: </w:t>
      </w:r>
      <w:r>
        <w:rPr>
          <w:rFonts w:ascii="Arial" w:hAnsi="Arial" w:cs="Arial"/>
          <w:b/>
          <w:sz w:val="21"/>
          <w:szCs w:val="21"/>
          <w:lang w:val="en-US"/>
        </w:rPr>
        <w:tab/>
      </w:r>
      <w:r>
        <w:rPr>
          <w:rFonts w:ascii="Arial" w:hAnsi="Arial" w:cs="Arial"/>
          <w:bCs/>
          <w:sz w:val="21"/>
          <w:szCs w:val="21"/>
          <w:lang w:val="en-US"/>
        </w:rPr>
        <w:t>RAN</w:t>
      </w:r>
      <w:r w:rsidR="00FF7C20">
        <w:rPr>
          <w:rFonts w:ascii="Arial" w:hAnsi="Arial" w:cs="Arial"/>
          <w:bCs/>
          <w:sz w:val="21"/>
          <w:szCs w:val="21"/>
          <w:lang w:val="en-US"/>
        </w:rPr>
        <w:t>4</w:t>
      </w:r>
      <w:r>
        <w:rPr>
          <w:rFonts w:ascii="Arial" w:hAnsi="Arial" w:cs="Arial"/>
          <w:bCs/>
          <w:sz w:val="21"/>
          <w:szCs w:val="21"/>
          <w:lang w:val="en-US"/>
        </w:rPr>
        <w:t xml:space="preserve"> respectfully requests RAN2 to </w:t>
      </w:r>
      <w:r w:rsidR="00525BA1">
        <w:rPr>
          <w:rFonts w:ascii="Arial" w:hAnsi="Arial" w:cs="Arial"/>
          <w:bCs/>
          <w:sz w:val="21"/>
          <w:szCs w:val="21"/>
          <w:lang w:val="en-US" w:eastAsia="zh-CN"/>
        </w:rPr>
        <w:t>specify the</w:t>
      </w:r>
      <w:r w:rsidR="00797F39">
        <w:rPr>
          <w:rFonts w:ascii="Arial" w:hAnsi="Arial" w:cs="Arial"/>
          <w:bCs/>
          <w:sz w:val="21"/>
          <w:szCs w:val="21"/>
          <w:lang w:val="en-US" w:eastAsia="zh-CN"/>
        </w:rPr>
        <w:t xml:space="preserve"> Rel</w:t>
      </w:r>
      <w:r w:rsidR="00797F39">
        <w:rPr>
          <w:rFonts w:ascii="Arial" w:hAnsi="Arial" w:cs="Arial"/>
          <w:bCs/>
          <w:sz w:val="21"/>
          <w:szCs w:val="21"/>
          <w:lang w:val="en-US" w:eastAsia="zh-CN" w:bidi="fa-IR"/>
        </w:rPr>
        <w:t>-19</w:t>
      </w:r>
      <w:r w:rsidR="00525BA1">
        <w:rPr>
          <w:rFonts w:ascii="Arial" w:hAnsi="Arial" w:cs="Arial"/>
          <w:bCs/>
          <w:sz w:val="21"/>
          <w:szCs w:val="21"/>
          <w:lang w:val="en-US" w:eastAsia="zh-CN"/>
        </w:rPr>
        <w:t xml:space="preserve"> UE capabilities to</w:t>
      </w:r>
      <w:r w:rsidR="00963FAA">
        <w:rPr>
          <w:rFonts w:ascii="Arial" w:hAnsi="Arial" w:cs="Arial"/>
          <w:bCs/>
          <w:sz w:val="21"/>
          <w:szCs w:val="21"/>
          <w:lang w:val="en-US" w:eastAsia="zh-CN"/>
        </w:rPr>
        <w:t xml:space="preserve"> include</w:t>
      </w:r>
      <w:r w:rsidR="00525BA1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963FAA">
        <w:rPr>
          <w:rFonts w:ascii="Arial" w:hAnsi="Arial" w:cs="Arial"/>
          <w:bCs/>
          <w:sz w:val="21"/>
          <w:szCs w:val="21"/>
          <w:lang w:val="en-US" w:eastAsia="zh-CN"/>
        </w:rPr>
        <w:t xml:space="preserve">3MHz CBW to inter </w:t>
      </w:r>
      <w:r w:rsidR="00525BA1">
        <w:rPr>
          <w:rFonts w:ascii="Arial" w:hAnsi="Arial" w:cs="Arial"/>
          <w:bCs/>
          <w:sz w:val="21"/>
          <w:szCs w:val="21"/>
          <w:lang w:val="en-US" w:eastAsia="zh-CN"/>
        </w:rPr>
        <w:t>band NR CA</w:t>
      </w:r>
      <w:r w:rsidR="00FE5C17">
        <w:rPr>
          <w:rFonts w:ascii="Arial" w:hAnsi="Arial" w:cs="Arial"/>
          <w:bCs/>
          <w:sz w:val="21"/>
          <w:szCs w:val="21"/>
          <w:lang w:val="en-US" w:eastAsia="zh-CN"/>
        </w:rPr>
        <w:t>/DC</w:t>
      </w:r>
      <w:r w:rsidR="00525BA1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963FAA">
        <w:rPr>
          <w:rFonts w:ascii="Arial" w:hAnsi="Arial" w:cs="Arial"/>
          <w:bCs/>
          <w:sz w:val="21"/>
          <w:szCs w:val="21"/>
          <w:lang w:val="en-US" w:eastAsia="zh-CN"/>
        </w:rPr>
        <w:t>operations.</w:t>
      </w:r>
    </w:p>
    <w:p w14:paraId="366B1129" w14:textId="0BBCABED" w:rsidR="00B02AE0" w:rsidRPr="00A81A25" w:rsidRDefault="00B02AE0" w:rsidP="00CD49FE">
      <w:pPr>
        <w:pStyle w:val="Heading1"/>
        <w:numPr>
          <w:ilvl w:val="0"/>
          <w:numId w:val="0"/>
        </w:numPr>
        <w:tabs>
          <w:tab w:val="left" w:pos="3957"/>
        </w:tabs>
      </w:pPr>
      <w:r>
        <w:t>References</w:t>
      </w:r>
      <w:r w:rsidR="00CD49FE">
        <w:tab/>
      </w:r>
    </w:p>
    <w:p w14:paraId="3F660CD6" w14:textId="77777777" w:rsidR="00C96A69" w:rsidRPr="00C96A69" w:rsidRDefault="00505A2A" w:rsidP="00C96A69">
      <w:pPr>
        <w:pStyle w:val="Bibliography"/>
      </w:pP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ADDIN ZOTERO_BIBL {"uncited":[],"omitted":[],"custom":[]} CSL_BIBLIOGRAPHY </w:instrText>
      </w:r>
      <w:r>
        <w:rPr>
          <w:rFonts w:eastAsia="SimSun"/>
          <w:lang w:eastAsia="zh-CN"/>
        </w:rPr>
        <w:fldChar w:fldCharType="separate"/>
      </w:r>
      <w:r w:rsidR="00C96A69" w:rsidRPr="00C96A69">
        <w:t>[1]</w:t>
      </w:r>
      <w:r w:rsidR="00C96A69" w:rsidRPr="00C96A69">
        <w:tab/>
        <w:t xml:space="preserve">“RP-230781, Response to LS from RAN4 on spectrum less than 5 MHz, Nokia.” </w:t>
      </w:r>
    </w:p>
    <w:p w14:paraId="1E5E7D78" w14:textId="381847E1" w:rsidR="00F6666A" w:rsidRDefault="00505A2A" w:rsidP="00C96A69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fldChar w:fldCharType="end"/>
      </w:r>
    </w:p>
    <w:p w14:paraId="7E009D0D" w14:textId="77777777" w:rsidR="00F6666A" w:rsidRPr="00F6666A" w:rsidRDefault="00F6666A" w:rsidP="00F6666A">
      <w:pPr>
        <w:rPr>
          <w:rFonts w:eastAsia="SimSun"/>
          <w:lang w:eastAsia="zh-CN"/>
        </w:rPr>
      </w:pPr>
    </w:p>
    <w:p w14:paraId="2AE91C20" w14:textId="77777777" w:rsidR="00F6666A" w:rsidRPr="00F6666A" w:rsidRDefault="00F6666A" w:rsidP="00F6666A">
      <w:pPr>
        <w:rPr>
          <w:rFonts w:eastAsia="SimSun"/>
          <w:lang w:eastAsia="zh-CN"/>
        </w:rPr>
      </w:pPr>
    </w:p>
    <w:p w14:paraId="3AE4347E" w14:textId="77777777" w:rsidR="00F6666A" w:rsidRPr="00F6666A" w:rsidRDefault="00F6666A" w:rsidP="00F6666A">
      <w:pPr>
        <w:rPr>
          <w:rFonts w:eastAsia="SimSun"/>
          <w:lang w:eastAsia="zh-CN"/>
        </w:rPr>
      </w:pPr>
    </w:p>
    <w:p w14:paraId="2F5457D4" w14:textId="77777777" w:rsidR="00F6666A" w:rsidRPr="00F6666A" w:rsidRDefault="00F6666A" w:rsidP="00F6666A">
      <w:pPr>
        <w:rPr>
          <w:rFonts w:eastAsia="SimSun"/>
          <w:lang w:eastAsia="zh-CN"/>
        </w:rPr>
      </w:pPr>
    </w:p>
    <w:p w14:paraId="2462DC7D" w14:textId="7FB15A95" w:rsidR="00900FB0" w:rsidRPr="00F6666A" w:rsidRDefault="00900FB0" w:rsidP="00F6666A">
      <w:pPr>
        <w:tabs>
          <w:tab w:val="left" w:pos="1565"/>
        </w:tabs>
        <w:rPr>
          <w:rFonts w:eastAsia="SimSun"/>
          <w:lang w:eastAsia="zh-CN"/>
        </w:rPr>
      </w:pPr>
    </w:p>
    <w:sectPr w:rsidR="00900FB0" w:rsidRPr="00F6666A" w:rsidSect="00FF057F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0772B" w14:textId="77777777" w:rsidR="002A318B" w:rsidRDefault="002A318B">
      <w:r>
        <w:separator/>
      </w:r>
    </w:p>
  </w:endnote>
  <w:endnote w:type="continuationSeparator" w:id="0">
    <w:p w14:paraId="5FB3F382" w14:textId="77777777" w:rsidR="002A318B" w:rsidRDefault="002A3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0EC06" w14:textId="77777777" w:rsidR="00BF361E" w:rsidRDefault="00BF36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14472" w14:textId="77777777" w:rsidR="002A318B" w:rsidRDefault="002A318B">
      <w:r>
        <w:separator/>
      </w:r>
    </w:p>
  </w:footnote>
  <w:footnote w:type="continuationSeparator" w:id="0">
    <w:p w14:paraId="18CA0592" w14:textId="77777777" w:rsidR="002A318B" w:rsidRDefault="002A3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E967F33"/>
    <w:multiLevelType w:val="singleLevel"/>
    <w:tmpl w:val="BE967F33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A951AAC"/>
    <w:multiLevelType w:val="multilevel"/>
    <w:tmpl w:val="0A951A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9F5B37"/>
    <w:multiLevelType w:val="hybridMultilevel"/>
    <w:tmpl w:val="35FA457A"/>
    <w:lvl w:ilvl="0" w:tplc="363AC5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F76C84"/>
    <w:multiLevelType w:val="hybridMultilevel"/>
    <w:tmpl w:val="CDBE9D6C"/>
    <w:lvl w:ilvl="0" w:tplc="5EBCD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D41794"/>
    <w:multiLevelType w:val="hybridMultilevel"/>
    <w:tmpl w:val="736433DC"/>
    <w:lvl w:ilvl="0" w:tplc="78C487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EC0415A0"/>
    <w:lvl w:ilvl="0">
      <w:start w:val="1"/>
      <w:numFmt w:val="decimal"/>
      <w:pStyle w:val="Heading1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17"/>
        </w:tabs>
        <w:ind w:left="72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D66F3"/>
    <w:multiLevelType w:val="multilevel"/>
    <w:tmpl w:val="2BED66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EE031E"/>
    <w:multiLevelType w:val="hybridMultilevel"/>
    <w:tmpl w:val="77043052"/>
    <w:lvl w:ilvl="0" w:tplc="219846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E27F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8A12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36A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78D5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E045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8C97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F642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B092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84DD8AA"/>
    <w:multiLevelType w:val="singleLevel"/>
    <w:tmpl w:val="384DD8A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2700E97"/>
    <w:multiLevelType w:val="hybridMultilevel"/>
    <w:tmpl w:val="1A28CF3C"/>
    <w:lvl w:ilvl="0" w:tplc="D1F0A3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8B1856"/>
    <w:multiLevelType w:val="hybridMultilevel"/>
    <w:tmpl w:val="AD60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A42F0"/>
    <w:multiLevelType w:val="hybridMultilevel"/>
    <w:tmpl w:val="6E0C5602"/>
    <w:lvl w:ilvl="0" w:tplc="2BC804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63261C0"/>
    <w:multiLevelType w:val="hybridMultilevel"/>
    <w:tmpl w:val="A93C1428"/>
    <w:lvl w:ilvl="0" w:tplc="CAEE8E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CCFB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E07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6EE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5021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CA80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90A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98C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F4B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0" w15:restartNumberingAfterBreak="0">
    <w:nsid w:val="6E25561B"/>
    <w:multiLevelType w:val="multilevel"/>
    <w:tmpl w:val="6E2556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22"/>
  </w:num>
  <w:num w:numId="5">
    <w:abstractNumId w:val="1"/>
  </w:num>
  <w:num w:numId="6">
    <w:abstractNumId w:val="20"/>
  </w:num>
  <w:num w:numId="7">
    <w:abstractNumId w:val="19"/>
  </w:num>
  <w:num w:numId="8">
    <w:abstractNumId w:val="8"/>
  </w:num>
  <w:num w:numId="9">
    <w:abstractNumId w:val="21"/>
  </w:num>
  <w:num w:numId="10">
    <w:abstractNumId w:val="0"/>
  </w:num>
  <w:num w:numId="11">
    <w:abstractNumId w:val="17"/>
  </w:num>
  <w:num w:numId="12">
    <w:abstractNumId w:val="10"/>
  </w:num>
  <w:num w:numId="13">
    <w:abstractNumId w:val="15"/>
  </w:num>
  <w:num w:numId="14">
    <w:abstractNumId w:val="5"/>
  </w:num>
  <w:num w:numId="15">
    <w:abstractNumId w:val="17"/>
  </w:num>
  <w:num w:numId="16">
    <w:abstractNumId w:val="7"/>
  </w:num>
  <w:num w:numId="17">
    <w:abstractNumId w:val="9"/>
  </w:num>
  <w:num w:numId="18">
    <w:abstractNumId w:val="18"/>
  </w:num>
  <w:num w:numId="19">
    <w:abstractNumId w:val="4"/>
  </w:num>
  <w:num w:numId="20">
    <w:abstractNumId w:val="2"/>
  </w:num>
  <w:num w:numId="21">
    <w:abstractNumId w:val="16"/>
  </w:num>
  <w:num w:numId="22">
    <w:abstractNumId w:val="3"/>
  </w:num>
  <w:num w:numId="23">
    <w:abstractNumId w:val="12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36A1"/>
    <w:rsid w:val="000042FB"/>
    <w:rsid w:val="000046FC"/>
    <w:rsid w:val="000052A1"/>
    <w:rsid w:val="0000533B"/>
    <w:rsid w:val="000059BB"/>
    <w:rsid w:val="000059D0"/>
    <w:rsid w:val="000063C5"/>
    <w:rsid w:val="00006F04"/>
    <w:rsid w:val="0001083D"/>
    <w:rsid w:val="000116BD"/>
    <w:rsid w:val="00012217"/>
    <w:rsid w:val="000122DC"/>
    <w:rsid w:val="00012A63"/>
    <w:rsid w:val="00012C0C"/>
    <w:rsid w:val="000130F2"/>
    <w:rsid w:val="000135E1"/>
    <w:rsid w:val="00013C47"/>
    <w:rsid w:val="00014451"/>
    <w:rsid w:val="00014963"/>
    <w:rsid w:val="00014C47"/>
    <w:rsid w:val="00014DE3"/>
    <w:rsid w:val="0001536D"/>
    <w:rsid w:val="00015BB5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764"/>
    <w:rsid w:val="00026904"/>
    <w:rsid w:val="00026A59"/>
    <w:rsid w:val="00026AD0"/>
    <w:rsid w:val="00026F5D"/>
    <w:rsid w:val="00030880"/>
    <w:rsid w:val="00030B9F"/>
    <w:rsid w:val="00031165"/>
    <w:rsid w:val="000315B9"/>
    <w:rsid w:val="00031CC0"/>
    <w:rsid w:val="00031EE4"/>
    <w:rsid w:val="00032561"/>
    <w:rsid w:val="000326E2"/>
    <w:rsid w:val="000339D0"/>
    <w:rsid w:val="00033A4B"/>
    <w:rsid w:val="00033F47"/>
    <w:rsid w:val="00034F28"/>
    <w:rsid w:val="0003564D"/>
    <w:rsid w:val="000368DA"/>
    <w:rsid w:val="000402AB"/>
    <w:rsid w:val="000416D2"/>
    <w:rsid w:val="00041AF5"/>
    <w:rsid w:val="0004204D"/>
    <w:rsid w:val="000432D7"/>
    <w:rsid w:val="000437E0"/>
    <w:rsid w:val="00043BB9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6C34"/>
    <w:rsid w:val="00047059"/>
    <w:rsid w:val="0004729B"/>
    <w:rsid w:val="00047A83"/>
    <w:rsid w:val="000503DF"/>
    <w:rsid w:val="000504D0"/>
    <w:rsid w:val="000505B8"/>
    <w:rsid w:val="00050DA6"/>
    <w:rsid w:val="00050DBE"/>
    <w:rsid w:val="00051A92"/>
    <w:rsid w:val="0005248C"/>
    <w:rsid w:val="00052612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A2B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7AB"/>
    <w:rsid w:val="0007296C"/>
    <w:rsid w:val="00072EBE"/>
    <w:rsid w:val="00072FAF"/>
    <w:rsid w:val="0007366E"/>
    <w:rsid w:val="00073D2A"/>
    <w:rsid w:val="0007419B"/>
    <w:rsid w:val="000761DE"/>
    <w:rsid w:val="000764C3"/>
    <w:rsid w:val="000765F3"/>
    <w:rsid w:val="000770C6"/>
    <w:rsid w:val="00077F33"/>
    <w:rsid w:val="00080C3A"/>
    <w:rsid w:val="00081901"/>
    <w:rsid w:val="00081A4C"/>
    <w:rsid w:val="00081D13"/>
    <w:rsid w:val="00082230"/>
    <w:rsid w:val="0008285B"/>
    <w:rsid w:val="000834E7"/>
    <w:rsid w:val="000834ED"/>
    <w:rsid w:val="00083504"/>
    <w:rsid w:val="00083AD9"/>
    <w:rsid w:val="00083ED8"/>
    <w:rsid w:val="0008506B"/>
    <w:rsid w:val="00085AC1"/>
    <w:rsid w:val="00085C18"/>
    <w:rsid w:val="00085E01"/>
    <w:rsid w:val="000860C0"/>
    <w:rsid w:val="0008727B"/>
    <w:rsid w:val="0008742B"/>
    <w:rsid w:val="0009044A"/>
    <w:rsid w:val="00090CDD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0B7"/>
    <w:rsid w:val="000A366D"/>
    <w:rsid w:val="000A3954"/>
    <w:rsid w:val="000A471D"/>
    <w:rsid w:val="000A5151"/>
    <w:rsid w:val="000A5594"/>
    <w:rsid w:val="000A56FC"/>
    <w:rsid w:val="000A7627"/>
    <w:rsid w:val="000A77AD"/>
    <w:rsid w:val="000A7819"/>
    <w:rsid w:val="000A7B11"/>
    <w:rsid w:val="000A7BD5"/>
    <w:rsid w:val="000A7C07"/>
    <w:rsid w:val="000B0854"/>
    <w:rsid w:val="000B0BA7"/>
    <w:rsid w:val="000B0CA7"/>
    <w:rsid w:val="000B1F1E"/>
    <w:rsid w:val="000B1F9A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B7E8E"/>
    <w:rsid w:val="000C00A2"/>
    <w:rsid w:val="000C0293"/>
    <w:rsid w:val="000C0A0E"/>
    <w:rsid w:val="000C161D"/>
    <w:rsid w:val="000C28E8"/>
    <w:rsid w:val="000C2CEB"/>
    <w:rsid w:val="000C2EF7"/>
    <w:rsid w:val="000C31BE"/>
    <w:rsid w:val="000C322C"/>
    <w:rsid w:val="000C327E"/>
    <w:rsid w:val="000C34F7"/>
    <w:rsid w:val="000C3611"/>
    <w:rsid w:val="000C3874"/>
    <w:rsid w:val="000C3D1C"/>
    <w:rsid w:val="000C4338"/>
    <w:rsid w:val="000C440D"/>
    <w:rsid w:val="000C4D56"/>
    <w:rsid w:val="000C54B8"/>
    <w:rsid w:val="000C5FCB"/>
    <w:rsid w:val="000C62FF"/>
    <w:rsid w:val="000C64D0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57E"/>
    <w:rsid w:val="000D4A00"/>
    <w:rsid w:val="000D4D2F"/>
    <w:rsid w:val="000D507E"/>
    <w:rsid w:val="000D58BA"/>
    <w:rsid w:val="000D59BD"/>
    <w:rsid w:val="000D5CDB"/>
    <w:rsid w:val="000D60F8"/>
    <w:rsid w:val="000D6118"/>
    <w:rsid w:val="000D627E"/>
    <w:rsid w:val="000D6564"/>
    <w:rsid w:val="000D659E"/>
    <w:rsid w:val="000D662B"/>
    <w:rsid w:val="000D760C"/>
    <w:rsid w:val="000D765D"/>
    <w:rsid w:val="000D7E31"/>
    <w:rsid w:val="000E0B57"/>
    <w:rsid w:val="000E0BDA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E7466"/>
    <w:rsid w:val="000F031A"/>
    <w:rsid w:val="000F0576"/>
    <w:rsid w:val="000F0F33"/>
    <w:rsid w:val="000F22EB"/>
    <w:rsid w:val="000F23A9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0F7FC5"/>
    <w:rsid w:val="001000CF"/>
    <w:rsid w:val="00100250"/>
    <w:rsid w:val="001002C4"/>
    <w:rsid w:val="00100615"/>
    <w:rsid w:val="0010092D"/>
    <w:rsid w:val="00100D51"/>
    <w:rsid w:val="00100D69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15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4B7"/>
    <w:rsid w:val="0011274D"/>
    <w:rsid w:val="0011282B"/>
    <w:rsid w:val="00112D66"/>
    <w:rsid w:val="00112DDC"/>
    <w:rsid w:val="00114764"/>
    <w:rsid w:val="001170DF"/>
    <w:rsid w:val="00117499"/>
    <w:rsid w:val="001177DB"/>
    <w:rsid w:val="00117964"/>
    <w:rsid w:val="00120BBB"/>
    <w:rsid w:val="0012120A"/>
    <w:rsid w:val="00121611"/>
    <w:rsid w:val="00122E67"/>
    <w:rsid w:val="001232C5"/>
    <w:rsid w:val="00123389"/>
    <w:rsid w:val="001236B5"/>
    <w:rsid w:val="0012411B"/>
    <w:rsid w:val="0012463E"/>
    <w:rsid w:val="00125824"/>
    <w:rsid w:val="00125FC0"/>
    <w:rsid w:val="0012618D"/>
    <w:rsid w:val="00126A3F"/>
    <w:rsid w:val="001270ED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35F"/>
    <w:rsid w:val="001355C5"/>
    <w:rsid w:val="00135794"/>
    <w:rsid w:val="00135808"/>
    <w:rsid w:val="00135898"/>
    <w:rsid w:val="00135C70"/>
    <w:rsid w:val="00135C90"/>
    <w:rsid w:val="00136106"/>
    <w:rsid w:val="00136B9F"/>
    <w:rsid w:val="00136ECA"/>
    <w:rsid w:val="00137910"/>
    <w:rsid w:val="00140CB7"/>
    <w:rsid w:val="00140F21"/>
    <w:rsid w:val="00141271"/>
    <w:rsid w:val="001420CF"/>
    <w:rsid w:val="00142432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23F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57FEC"/>
    <w:rsid w:val="0016089E"/>
    <w:rsid w:val="00160B74"/>
    <w:rsid w:val="00161EF3"/>
    <w:rsid w:val="0016231C"/>
    <w:rsid w:val="00162749"/>
    <w:rsid w:val="00162C66"/>
    <w:rsid w:val="0016329F"/>
    <w:rsid w:val="00163D7E"/>
    <w:rsid w:val="00163F80"/>
    <w:rsid w:val="001645B2"/>
    <w:rsid w:val="001645E0"/>
    <w:rsid w:val="0016462F"/>
    <w:rsid w:val="00164D63"/>
    <w:rsid w:val="0016568B"/>
    <w:rsid w:val="001657A0"/>
    <w:rsid w:val="001657A1"/>
    <w:rsid w:val="00165CF7"/>
    <w:rsid w:val="001668D7"/>
    <w:rsid w:val="0016727F"/>
    <w:rsid w:val="0016752D"/>
    <w:rsid w:val="0016772E"/>
    <w:rsid w:val="00167BA0"/>
    <w:rsid w:val="001701BB"/>
    <w:rsid w:val="001705AC"/>
    <w:rsid w:val="001708EB"/>
    <w:rsid w:val="00170A94"/>
    <w:rsid w:val="001713BB"/>
    <w:rsid w:val="00171550"/>
    <w:rsid w:val="00171D17"/>
    <w:rsid w:val="00171FB3"/>
    <w:rsid w:val="0017246C"/>
    <w:rsid w:val="00173B5D"/>
    <w:rsid w:val="001741F4"/>
    <w:rsid w:val="00174C11"/>
    <w:rsid w:val="00174DE0"/>
    <w:rsid w:val="00175090"/>
    <w:rsid w:val="0017520A"/>
    <w:rsid w:val="0017523A"/>
    <w:rsid w:val="001754C1"/>
    <w:rsid w:val="001755AF"/>
    <w:rsid w:val="00175F65"/>
    <w:rsid w:val="00176AED"/>
    <w:rsid w:val="00177C30"/>
    <w:rsid w:val="00177CB8"/>
    <w:rsid w:val="00177E17"/>
    <w:rsid w:val="00181AD5"/>
    <w:rsid w:val="001822D6"/>
    <w:rsid w:val="001824D1"/>
    <w:rsid w:val="001825E9"/>
    <w:rsid w:val="00182D6C"/>
    <w:rsid w:val="001830FD"/>
    <w:rsid w:val="0018314E"/>
    <w:rsid w:val="00183C77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ABD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309"/>
    <w:rsid w:val="001A2D2D"/>
    <w:rsid w:val="001A412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55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6A6C"/>
    <w:rsid w:val="001B7033"/>
    <w:rsid w:val="001B708E"/>
    <w:rsid w:val="001B72DC"/>
    <w:rsid w:val="001C0E2A"/>
    <w:rsid w:val="001C1091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584"/>
    <w:rsid w:val="001C66BA"/>
    <w:rsid w:val="001C6CD3"/>
    <w:rsid w:val="001C7A02"/>
    <w:rsid w:val="001D090F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4E9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302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499"/>
    <w:rsid w:val="001F5512"/>
    <w:rsid w:val="001F563B"/>
    <w:rsid w:val="001F5FDC"/>
    <w:rsid w:val="001F626C"/>
    <w:rsid w:val="001F6F34"/>
    <w:rsid w:val="001F71E4"/>
    <w:rsid w:val="001F7265"/>
    <w:rsid w:val="001F7A92"/>
    <w:rsid w:val="001F7C4D"/>
    <w:rsid w:val="002004D3"/>
    <w:rsid w:val="002006E3"/>
    <w:rsid w:val="002007B9"/>
    <w:rsid w:val="00200B8F"/>
    <w:rsid w:val="00200C65"/>
    <w:rsid w:val="00201123"/>
    <w:rsid w:val="00201225"/>
    <w:rsid w:val="00202159"/>
    <w:rsid w:val="002024BA"/>
    <w:rsid w:val="00202596"/>
    <w:rsid w:val="00203326"/>
    <w:rsid w:val="00203763"/>
    <w:rsid w:val="00203A66"/>
    <w:rsid w:val="00204260"/>
    <w:rsid w:val="0020442C"/>
    <w:rsid w:val="0020478F"/>
    <w:rsid w:val="00204939"/>
    <w:rsid w:val="002060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239"/>
    <w:rsid w:val="00223E02"/>
    <w:rsid w:val="0022434E"/>
    <w:rsid w:val="002245D6"/>
    <w:rsid w:val="002246B0"/>
    <w:rsid w:val="0022506C"/>
    <w:rsid w:val="002250CC"/>
    <w:rsid w:val="00225CA5"/>
    <w:rsid w:val="00225E3F"/>
    <w:rsid w:val="00225F2D"/>
    <w:rsid w:val="00226E14"/>
    <w:rsid w:val="002275D2"/>
    <w:rsid w:val="002278CF"/>
    <w:rsid w:val="00230567"/>
    <w:rsid w:val="00230CFF"/>
    <w:rsid w:val="00231D60"/>
    <w:rsid w:val="00232351"/>
    <w:rsid w:val="00232745"/>
    <w:rsid w:val="0023276E"/>
    <w:rsid w:val="0023277A"/>
    <w:rsid w:val="002329DE"/>
    <w:rsid w:val="0023315F"/>
    <w:rsid w:val="002333B3"/>
    <w:rsid w:val="00233B48"/>
    <w:rsid w:val="0023456C"/>
    <w:rsid w:val="002357ED"/>
    <w:rsid w:val="00235C53"/>
    <w:rsid w:val="002368A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22C"/>
    <w:rsid w:val="0025523D"/>
    <w:rsid w:val="00255B5C"/>
    <w:rsid w:val="002575D7"/>
    <w:rsid w:val="00257610"/>
    <w:rsid w:val="00257E98"/>
    <w:rsid w:val="00257F80"/>
    <w:rsid w:val="00260116"/>
    <w:rsid w:val="00260424"/>
    <w:rsid w:val="00260CB9"/>
    <w:rsid w:val="00261071"/>
    <w:rsid w:val="0026179D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5F32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C2A"/>
    <w:rsid w:val="00273211"/>
    <w:rsid w:val="00273DD2"/>
    <w:rsid w:val="00273EBD"/>
    <w:rsid w:val="0027421E"/>
    <w:rsid w:val="00274815"/>
    <w:rsid w:val="002749A5"/>
    <w:rsid w:val="00274AFD"/>
    <w:rsid w:val="00274F83"/>
    <w:rsid w:val="0027520E"/>
    <w:rsid w:val="00275691"/>
    <w:rsid w:val="002757A5"/>
    <w:rsid w:val="002757B3"/>
    <w:rsid w:val="00275B69"/>
    <w:rsid w:val="00276346"/>
    <w:rsid w:val="0027699C"/>
    <w:rsid w:val="00276A44"/>
    <w:rsid w:val="00276E20"/>
    <w:rsid w:val="00277DDF"/>
    <w:rsid w:val="00280251"/>
    <w:rsid w:val="00280B47"/>
    <w:rsid w:val="00280EE1"/>
    <w:rsid w:val="002816B9"/>
    <w:rsid w:val="002819CC"/>
    <w:rsid w:val="0028277B"/>
    <w:rsid w:val="00282812"/>
    <w:rsid w:val="002834E3"/>
    <w:rsid w:val="00283C23"/>
    <w:rsid w:val="00284580"/>
    <w:rsid w:val="00284697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CF1"/>
    <w:rsid w:val="00291E51"/>
    <w:rsid w:val="002926DC"/>
    <w:rsid w:val="002926F4"/>
    <w:rsid w:val="002928F7"/>
    <w:rsid w:val="00292D6B"/>
    <w:rsid w:val="00292DC5"/>
    <w:rsid w:val="00292E3F"/>
    <w:rsid w:val="002941B6"/>
    <w:rsid w:val="002942D8"/>
    <w:rsid w:val="002947C2"/>
    <w:rsid w:val="00295003"/>
    <w:rsid w:val="00295432"/>
    <w:rsid w:val="00295B7A"/>
    <w:rsid w:val="00295E28"/>
    <w:rsid w:val="0029607D"/>
    <w:rsid w:val="00296366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8B"/>
    <w:rsid w:val="002A3B31"/>
    <w:rsid w:val="002A3E86"/>
    <w:rsid w:val="002A49B6"/>
    <w:rsid w:val="002A5F87"/>
    <w:rsid w:val="002A6AA0"/>
    <w:rsid w:val="002B1BFB"/>
    <w:rsid w:val="002B1F8F"/>
    <w:rsid w:val="002B2455"/>
    <w:rsid w:val="002B42A9"/>
    <w:rsid w:val="002B45AA"/>
    <w:rsid w:val="002B45B7"/>
    <w:rsid w:val="002B4939"/>
    <w:rsid w:val="002B5472"/>
    <w:rsid w:val="002B5B27"/>
    <w:rsid w:val="002B5DF7"/>
    <w:rsid w:val="002B6ABF"/>
    <w:rsid w:val="002B6BCD"/>
    <w:rsid w:val="002B7907"/>
    <w:rsid w:val="002B79E9"/>
    <w:rsid w:val="002B7B57"/>
    <w:rsid w:val="002C01E3"/>
    <w:rsid w:val="002C071E"/>
    <w:rsid w:val="002C13D6"/>
    <w:rsid w:val="002C2E9A"/>
    <w:rsid w:val="002C3755"/>
    <w:rsid w:val="002C3D43"/>
    <w:rsid w:val="002C4051"/>
    <w:rsid w:val="002C43AB"/>
    <w:rsid w:val="002C497E"/>
    <w:rsid w:val="002C564D"/>
    <w:rsid w:val="002C56D8"/>
    <w:rsid w:val="002C61E3"/>
    <w:rsid w:val="002C6460"/>
    <w:rsid w:val="002C6938"/>
    <w:rsid w:val="002C6E7C"/>
    <w:rsid w:val="002C6EC6"/>
    <w:rsid w:val="002C724D"/>
    <w:rsid w:val="002C7E42"/>
    <w:rsid w:val="002D071A"/>
    <w:rsid w:val="002D146C"/>
    <w:rsid w:val="002D1733"/>
    <w:rsid w:val="002D20F9"/>
    <w:rsid w:val="002D231A"/>
    <w:rsid w:val="002D39A1"/>
    <w:rsid w:val="002D4A67"/>
    <w:rsid w:val="002D4B4A"/>
    <w:rsid w:val="002D5638"/>
    <w:rsid w:val="002D57DC"/>
    <w:rsid w:val="002D586C"/>
    <w:rsid w:val="002D5E3C"/>
    <w:rsid w:val="002D6510"/>
    <w:rsid w:val="002D65C7"/>
    <w:rsid w:val="002D68CB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2373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198D"/>
    <w:rsid w:val="002F269A"/>
    <w:rsid w:val="002F2D3B"/>
    <w:rsid w:val="002F2DF1"/>
    <w:rsid w:val="002F3032"/>
    <w:rsid w:val="002F32C4"/>
    <w:rsid w:val="002F356A"/>
    <w:rsid w:val="002F389A"/>
    <w:rsid w:val="002F41AD"/>
    <w:rsid w:val="002F60E9"/>
    <w:rsid w:val="002F6321"/>
    <w:rsid w:val="002F63E3"/>
    <w:rsid w:val="002F6F3F"/>
    <w:rsid w:val="002F7041"/>
    <w:rsid w:val="002F706F"/>
    <w:rsid w:val="002F723F"/>
    <w:rsid w:val="002F744E"/>
    <w:rsid w:val="002F7FD1"/>
    <w:rsid w:val="00300ACD"/>
    <w:rsid w:val="00300FBA"/>
    <w:rsid w:val="0030299D"/>
    <w:rsid w:val="00302FC2"/>
    <w:rsid w:val="00303418"/>
    <w:rsid w:val="00304F82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1BD1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2F81"/>
    <w:rsid w:val="003235FD"/>
    <w:rsid w:val="00323B07"/>
    <w:rsid w:val="00323F10"/>
    <w:rsid w:val="0032413B"/>
    <w:rsid w:val="00324EF3"/>
    <w:rsid w:val="003260DD"/>
    <w:rsid w:val="003262D8"/>
    <w:rsid w:val="00326780"/>
    <w:rsid w:val="00326954"/>
    <w:rsid w:val="00326D1B"/>
    <w:rsid w:val="003278B3"/>
    <w:rsid w:val="00327C18"/>
    <w:rsid w:val="003311C8"/>
    <w:rsid w:val="00331251"/>
    <w:rsid w:val="0033133D"/>
    <w:rsid w:val="00331B0D"/>
    <w:rsid w:val="00331C2E"/>
    <w:rsid w:val="00331CDF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39D"/>
    <w:rsid w:val="003465C1"/>
    <w:rsid w:val="003467C7"/>
    <w:rsid w:val="003475CD"/>
    <w:rsid w:val="00347818"/>
    <w:rsid w:val="00347A1A"/>
    <w:rsid w:val="00350973"/>
    <w:rsid w:val="00350F2A"/>
    <w:rsid w:val="00351204"/>
    <w:rsid w:val="003527B2"/>
    <w:rsid w:val="003529B8"/>
    <w:rsid w:val="00352EED"/>
    <w:rsid w:val="0035466A"/>
    <w:rsid w:val="0035574C"/>
    <w:rsid w:val="00355FF5"/>
    <w:rsid w:val="0035625A"/>
    <w:rsid w:val="003566FF"/>
    <w:rsid w:val="00356AE9"/>
    <w:rsid w:val="0036082C"/>
    <w:rsid w:val="00360AEF"/>
    <w:rsid w:val="00360CF3"/>
    <w:rsid w:val="00361050"/>
    <w:rsid w:val="003610D3"/>
    <w:rsid w:val="00363852"/>
    <w:rsid w:val="00363A78"/>
    <w:rsid w:val="00364D7D"/>
    <w:rsid w:val="0036530E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54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54E"/>
    <w:rsid w:val="0038060E"/>
    <w:rsid w:val="003806B5"/>
    <w:rsid w:val="00382108"/>
    <w:rsid w:val="00382335"/>
    <w:rsid w:val="00382581"/>
    <w:rsid w:val="00382D5F"/>
    <w:rsid w:val="00383684"/>
    <w:rsid w:val="003838AE"/>
    <w:rsid w:val="00384028"/>
    <w:rsid w:val="00384317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1681"/>
    <w:rsid w:val="00392969"/>
    <w:rsid w:val="00393499"/>
    <w:rsid w:val="00393614"/>
    <w:rsid w:val="003936F2"/>
    <w:rsid w:val="00393873"/>
    <w:rsid w:val="0039440C"/>
    <w:rsid w:val="00394D01"/>
    <w:rsid w:val="003950F6"/>
    <w:rsid w:val="0039607A"/>
    <w:rsid w:val="00396825"/>
    <w:rsid w:val="00396845"/>
    <w:rsid w:val="00397ECE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596B"/>
    <w:rsid w:val="003A609A"/>
    <w:rsid w:val="003A609C"/>
    <w:rsid w:val="003A697C"/>
    <w:rsid w:val="003A6A37"/>
    <w:rsid w:val="003A6A44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03"/>
    <w:rsid w:val="003B2FD4"/>
    <w:rsid w:val="003B3A3B"/>
    <w:rsid w:val="003B4739"/>
    <w:rsid w:val="003B477E"/>
    <w:rsid w:val="003B4971"/>
    <w:rsid w:val="003B5182"/>
    <w:rsid w:val="003B5239"/>
    <w:rsid w:val="003B52F7"/>
    <w:rsid w:val="003B5923"/>
    <w:rsid w:val="003B5A7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1DD"/>
    <w:rsid w:val="003C5C76"/>
    <w:rsid w:val="003C5FE4"/>
    <w:rsid w:val="003C6879"/>
    <w:rsid w:val="003C6A16"/>
    <w:rsid w:val="003C6B1C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179"/>
    <w:rsid w:val="003D4FFC"/>
    <w:rsid w:val="003D508F"/>
    <w:rsid w:val="003D5620"/>
    <w:rsid w:val="003D5C37"/>
    <w:rsid w:val="003D61D8"/>
    <w:rsid w:val="003D6447"/>
    <w:rsid w:val="003D7A48"/>
    <w:rsid w:val="003E0D0C"/>
    <w:rsid w:val="003E1296"/>
    <w:rsid w:val="003E162A"/>
    <w:rsid w:val="003E19EB"/>
    <w:rsid w:val="003E203F"/>
    <w:rsid w:val="003E3700"/>
    <w:rsid w:val="003E3882"/>
    <w:rsid w:val="003E3F54"/>
    <w:rsid w:val="003E4724"/>
    <w:rsid w:val="003E4E48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06"/>
    <w:rsid w:val="003F65A2"/>
    <w:rsid w:val="003F69E7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821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9F6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14B"/>
    <w:rsid w:val="00414B81"/>
    <w:rsid w:val="00414DE3"/>
    <w:rsid w:val="004150D9"/>
    <w:rsid w:val="00415206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6DC8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239"/>
    <w:rsid w:val="004328C0"/>
    <w:rsid w:val="00432A6B"/>
    <w:rsid w:val="00433DFF"/>
    <w:rsid w:val="00433E48"/>
    <w:rsid w:val="00434194"/>
    <w:rsid w:val="00434272"/>
    <w:rsid w:val="004342AE"/>
    <w:rsid w:val="004345F3"/>
    <w:rsid w:val="00434855"/>
    <w:rsid w:val="00435233"/>
    <w:rsid w:val="004354E2"/>
    <w:rsid w:val="0043632C"/>
    <w:rsid w:val="00436BD2"/>
    <w:rsid w:val="00436E19"/>
    <w:rsid w:val="00436F3A"/>
    <w:rsid w:val="00436FD6"/>
    <w:rsid w:val="00437177"/>
    <w:rsid w:val="004377A8"/>
    <w:rsid w:val="004400C8"/>
    <w:rsid w:val="0044060B"/>
    <w:rsid w:val="0044085B"/>
    <w:rsid w:val="00440BE8"/>
    <w:rsid w:val="00440C47"/>
    <w:rsid w:val="00440EDD"/>
    <w:rsid w:val="004428C3"/>
    <w:rsid w:val="00442DA2"/>
    <w:rsid w:val="00442FA8"/>
    <w:rsid w:val="0044315B"/>
    <w:rsid w:val="004431B5"/>
    <w:rsid w:val="00443A97"/>
    <w:rsid w:val="00443E68"/>
    <w:rsid w:val="004442A4"/>
    <w:rsid w:val="00444DA8"/>
    <w:rsid w:val="004453CF"/>
    <w:rsid w:val="00445828"/>
    <w:rsid w:val="00445B93"/>
    <w:rsid w:val="00445CEA"/>
    <w:rsid w:val="004468C9"/>
    <w:rsid w:val="00446E64"/>
    <w:rsid w:val="00450742"/>
    <w:rsid w:val="004508E8"/>
    <w:rsid w:val="00450C8E"/>
    <w:rsid w:val="004513A1"/>
    <w:rsid w:val="004518E0"/>
    <w:rsid w:val="00452487"/>
    <w:rsid w:val="00452BB4"/>
    <w:rsid w:val="00452D97"/>
    <w:rsid w:val="00453086"/>
    <w:rsid w:val="004549EC"/>
    <w:rsid w:val="00454D5C"/>
    <w:rsid w:val="00456092"/>
    <w:rsid w:val="004561DE"/>
    <w:rsid w:val="00457955"/>
    <w:rsid w:val="00457FF1"/>
    <w:rsid w:val="004607D5"/>
    <w:rsid w:val="00460B54"/>
    <w:rsid w:val="0046102D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CFA"/>
    <w:rsid w:val="0046566A"/>
    <w:rsid w:val="00465AE3"/>
    <w:rsid w:val="00465C2A"/>
    <w:rsid w:val="0046639A"/>
    <w:rsid w:val="0046702A"/>
    <w:rsid w:val="00467188"/>
    <w:rsid w:val="00471190"/>
    <w:rsid w:val="004711EF"/>
    <w:rsid w:val="00471491"/>
    <w:rsid w:val="0047219A"/>
    <w:rsid w:val="00472366"/>
    <w:rsid w:val="00472760"/>
    <w:rsid w:val="00473001"/>
    <w:rsid w:val="004736D4"/>
    <w:rsid w:val="00473A29"/>
    <w:rsid w:val="00475069"/>
    <w:rsid w:val="00475160"/>
    <w:rsid w:val="0047518D"/>
    <w:rsid w:val="00476BE3"/>
    <w:rsid w:val="0047795F"/>
    <w:rsid w:val="004811B4"/>
    <w:rsid w:val="004819D9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6B2"/>
    <w:rsid w:val="0049171C"/>
    <w:rsid w:val="00492A7A"/>
    <w:rsid w:val="00492B50"/>
    <w:rsid w:val="004943F5"/>
    <w:rsid w:val="004945D5"/>
    <w:rsid w:val="00494A7D"/>
    <w:rsid w:val="00494FA2"/>
    <w:rsid w:val="0049545B"/>
    <w:rsid w:val="00495749"/>
    <w:rsid w:val="00495A00"/>
    <w:rsid w:val="00495E61"/>
    <w:rsid w:val="00496534"/>
    <w:rsid w:val="00497877"/>
    <w:rsid w:val="00497C5C"/>
    <w:rsid w:val="00497F51"/>
    <w:rsid w:val="004A01DF"/>
    <w:rsid w:val="004A01E3"/>
    <w:rsid w:val="004A0A2F"/>
    <w:rsid w:val="004A21D0"/>
    <w:rsid w:val="004A22D7"/>
    <w:rsid w:val="004A2919"/>
    <w:rsid w:val="004A29C3"/>
    <w:rsid w:val="004A2F73"/>
    <w:rsid w:val="004A3533"/>
    <w:rsid w:val="004A397D"/>
    <w:rsid w:val="004A3C64"/>
    <w:rsid w:val="004A4A98"/>
    <w:rsid w:val="004A5658"/>
    <w:rsid w:val="004A6954"/>
    <w:rsid w:val="004A72C0"/>
    <w:rsid w:val="004B0010"/>
    <w:rsid w:val="004B01C9"/>
    <w:rsid w:val="004B0C3B"/>
    <w:rsid w:val="004B106F"/>
    <w:rsid w:val="004B170F"/>
    <w:rsid w:val="004B19EA"/>
    <w:rsid w:val="004B1D2E"/>
    <w:rsid w:val="004B1DF6"/>
    <w:rsid w:val="004B1EEB"/>
    <w:rsid w:val="004B2761"/>
    <w:rsid w:val="004B2A19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4253"/>
    <w:rsid w:val="004C4271"/>
    <w:rsid w:val="004C4BC0"/>
    <w:rsid w:val="004C53D8"/>
    <w:rsid w:val="004C5872"/>
    <w:rsid w:val="004C66F1"/>
    <w:rsid w:val="004C6E18"/>
    <w:rsid w:val="004C7412"/>
    <w:rsid w:val="004C74BA"/>
    <w:rsid w:val="004C7937"/>
    <w:rsid w:val="004C7F29"/>
    <w:rsid w:val="004D0792"/>
    <w:rsid w:val="004D0910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198"/>
    <w:rsid w:val="004E23A7"/>
    <w:rsid w:val="004E2453"/>
    <w:rsid w:val="004E2554"/>
    <w:rsid w:val="004E3AF7"/>
    <w:rsid w:val="004E41E6"/>
    <w:rsid w:val="004E51D9"/>
    <w:rsid w:val="004E5418"/>
    <w:rsid w:val="004E5D84"/>
    <w:rsid w:val="004E68C1"/>
    <w:rsid w:val="004E68FD"/>
    <w:rsid w:val="004E6B02"/>
    <w:rsid w:val="004E76F5"/>
    <w:rsid w:val="004E7C97"/>
    <w:rsid w:val="004F042D"/>
    <w:rsid w:val="004F16E2"/>
    <w:rsid w:val="004F21EE"/>
    <w:rsid w:val="004F30C6"/>
    <w:rsid w:val="004F4FB2"/>
    <w:rsid w:val="004F6373"/>
    <w:rsid w:val="004F6B1F"/>
    <w:rsid w:val="004F6E37"/>
    <w:rsid w:val="0050101A"/>
    <w:rsid w:val="005013B4"/>
    <w:rsid w:val="00502279"/>
    <w:rsid w:val="00502316"/>
    <w:rsid w:val="00502710"/>
    <w:rsid w:val="00502C94"/>
    <w:rsid w:val="00503B86"/>
    <w:rsid w:val="00503D5E"/>
    <w:rsid w:val="00503E57"/>
    <w:rsid w:val="00503ECC"/>
    <w:rsid w:val="0050460D"/>
    <w:rsid w:val="00505184"/>
    <w:rsid w:val="00505528"/>
    <w:rsid w:val="005059E2"/>
    <w:rsid w:val="00505A2A"/>
    <w:rsid w:val="00505C31"/>
    <w:rsid w:val="00505CC2"/>
    <w:rsid w:val="00507BD9"/>
    <w:rsid w:val="00507EBA"/>
    <w:rsid w:val="00507F26"/>
    <w:rsid w:val="00510144"/>
    <w:rsid w:val="0051016B"/>
    <w:rsid w:val="00510B56"/>
    <w:rsid w:val="00510CA0"/>
    <w:rsid w:val="005115E2"/>
    <w:rsid w:val="00511C2C"/>
    <w:rsid w:val="00511CD1"/>
    <w:rsid w:val="00512424"/>
    <w:rsid w:val="005124A8"/>
    <w:rsid w:val="00512D6A"/>
    <w:rsid w:val="00513006"/>
    <w:rsid w:val="005135EA"/>
    <w:rsid w:val="005143DF"/>
    <w:rsid w:val="00514955"/>
    <w:rsid w:val="00514C5A"/>
    <w:rsid w:val="00514D8A"/>
    <w:rsid w:val="00516146"/>
    <w:rsid w:val="00516384"/>
    <w:rsid w:val="00517560"/>
    <w:rsid w:val="00517B5C"/>
    <w:rsid w:val="00520829"/>
    <w:rsid w:val="005211C4"/>
    <w:rsid w:val="00522156"/>
    <w:rsid w:val="00522C81"/>
    <w:rsid w:val="00523AE6"/>
    <w:rsid w:val="00523E31"/>
    <w:rsid w:val="0052405A"/>
    <w:rsid w:val="00524B8C"/>
    <w:rsid w:val="00524F35"/>
    <w:rsid w:val="00524F87"/>
    <w:rsid w:val="0052518C"/>
    <w:rsid w:val="00525BA1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423"/>
    <w:rsid w:val="005346E8"/>
    <w:rsid w:val="0053569A"/>
    <w:rsid w:val="00536457"/>
    <w:rsid w:val="00536850"/>
    <w:rsid w:val="00537288"/>
    <w:rsid w:val="00537430"/>
    <w:rsid w:val="005374E4"/>
    <w:rsid w:val="00537640"/>
    <w:rsid w:val="00537A05"/>
    <w:rsid w:val="005404FE"/>
    <w:rsid w:val="0054116E"/>
    <w:rsid w:val="00541579"/>
    <w:rsid w:val="005429F6"/>
    <w:rsid w:val="00542EDD"/>
    <w:rsid w:val="00542FF4"/>
    <w:rsid w:val="00543793"/>
    <w:rsid w:val="0054466D"/>
    <w:rsid w:val="005456CF"/>
    <w:rsid w:val="00545A60"/>
    <w:rsid w:val="00545E0E"/>
    <w:rsid w:val="00545F72"/>
    <w:rsid w:val="005468EB"/>
    <w:rsid w:val="00546B3C"/>
    <w:rsid w:val="00546D03"/>
    <w:rsid w:val="00546D69"/>
    <w:rsid w:val="0054769B"/>
    <w:rsid w:val="00547C2B"/>
    <w:rsid w:val="00547DFE"/>
    <w:rsid w:val="00550583"/>
    <w:rsid w:val="00550A34"/>
    <w:rsid w:val="00550C47"/>
    <w:rsid w:val="00550D1C"/>
    <w:rsid w:val="00550FDA"/>
    <w:rsid w:val="00551650"/>
    <w:rsid w:val="00551662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5EFA"/>
    <w:rsid w:val="00556607"/>
    <w:rsid w:val="00556D0C"/>
    <w:rsid w:val="00556E2F"/>
    <w:rsid w:val="00556EF2"/>
    <w:rsid w:val="00557332"/>
    <w:rsid w:val="0055766C"/>
    <w:rsid w:val="005600B0"/>
    <w:rsid w:val="00560A9D"/>
    <w:rsid w:val="00561031"/>
    <w:rsid w:val="005610D2"/>
    <w:rsid w:val="00562EDA"/>
    <w:rsid w:val="00563A91"/>
    <w:rsid w:val="00563E2C"/>
    <w:rsid w:val="00564B03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05F"/>
    <w:rsid w:val="00572570"/>
    <w:rsid w:val="00572A4C"/>
    <w:rsid w:val="00573284"/>
    <w:rsid w:val="00573D0C"/>
    <w:rsid w:val="00573D15"/>
    <w:rsid w:val="00573DD4"/>
    <w:rsid w:val="005740F1"/>
    <w:rsid w:val="00575332"/>
    <w:rsid w:val="00575F1E"/>
    <w:rsid w:val="005761F2"/>
    <w:rsid w:val="00577530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6A8D"/>
    <w:rsid w:val="005870E7"/>
    <w:rsid w:val="005873B1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4E5C"/>
    <w:rsid w:val="00595B0C"/>
    <w:rsid w:val="005979E8"/>
    <w:rsid w:val="005A0AF5"/>
    <w:rsid w:val="005A11A6"/>
    <w:rsid w:val="005A16B1"/>
    <w:rsid w:val="005A1B4F"/>
    <w:rsid w:val="005A1EEB"/>
    <w:rsid w:val="005A218D"/>
    <w:rsid w:val="005A23F4"/>
    <w:rsid w:val="005A2454"/>
    <w:rsid w:val="005A2A9B"/>
    <w:rsid w:val="005A2E39"/>
    <w:rsid w:val="005A3CCD"/>
    <w:rsid w:val="005A5060"/>
    <w:rsid w:val="005A591A"/>
    <w:rsid w:val="005A5F75"/>
    <w:rsid w:val="005A6568"/>
    <w:rsid w:val="005A6AD0"/>
    <w:rsid w:val="005A774A"/>
    <w:rsid w:val="005B032C"/>
    <w:rsid w:val="005B05C2"/>
    <w:rsid w:val="005B15C2"/>
    <w:rsid w:val="005B1C66"/>
    <w:rsid w:val="005B25EB"/>
    <w:rsid w:val="005B2957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DD5"/>
    <w:rsid w:val="005B7FE3"/>
    <w:rsid w:val="005C0023"/>
    <w:rsid w:val="005C07DE"/>
    <w:rsid w:val="005C0FCA"/>
    <w:rsid w:val="005C107E"/>
    <w:rsid w:val="005C1316"/>
    <w:rsid w:val="005C2321"/>
    <w:rsid w:val="005C25A5"/>
    <w:rsid w:val="005C319B"/>
    <w:rsid w:val="005C414B"/>
    <w:rsid w:val="005C48A0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9D9"/>
    <w:rsid w:val="005C7F18"/>
    <w:rsid w:val="005D0011"/>
    <w:rsid w:val="005D01DA"/>
    <w:rsid w:val="005D0696"/>
    <w:rsid w:val="005D08A4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5B9"/>
    <w:rsid w:val="005D76BE"/>
    <w:rsid w:val="005D77CF"/>
    <w:rsid w:val="005D78B3"/>
    <w:rsid w:val="005D7BD2"/>
    <w:rsid w:val="005D7CC0"/>
    <w:rsid w:val="005E0377"/>
    <w:rsid w:val="005E0BE1"/>
    <w:rsid w:val="005E1207"/>
    <w:rsid w:val="005E194E"/>
    <w:rsid w:val="005E1C81"/>
    <w:rsid w:val="005E1D8E"/>
    <w:rsid w:val="005E2050"/>
    <w:rsid w:val="005E249E"/>
    <w:rsid w:val="005E4410"/>
    <w:rsid w:val="005E4829"/>
    <w:rsid w:val="005E48C1"/>
    <w:rsid w:val="005E4978"/>
    <w:rsid w:val="005E4BB9"/>
    <w:rsid w:val="005E50F7"/>
    <w:rsid w:val="005E5477"/>
    <w:rsid w:val="005E5E8F"/>
    <w:rsid w:val="005E5FFF"/>
    <w:rsid w:val="005E65A1"/>
    <w:rsid w:val="005E6A78"/>
    <w:rsid w:val="005E710C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9A"/>
    <w:rsid w:val="005F5A62"/>
    <w:rsid w:val="005F6B1E"/>
    <w:rsid w:val="005F6E26"/>
    <w:rsid w:val="006000FF"/>
    <w:rsid w:val="006010A4"/>
    <w:rsid w:val="00601F77"/>
    <w:rsid w:val="006020A3"/>
    <w:rsid w:val="006020E1"/>
    <w:rsid w:val="00602B9E"/>
    <w:rsid w:val="0060311B"/>
    <w:rsid w:val="0060349C"/>
    <w:rsid w:val="006034A7"/>
    <w:rsid w:val="00604275"/>
    <w:rsid w:val="00604847"/>
    <w:rsid w:val="00604D12"/>
    <w:rsid w:val="00605E80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599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975"/>
    <w:rsid w:val="00621C92"/>
    <w:rsid w:val="00622A88"/>
    <w:rsid w:val="0062322C"/>
    <w:rsid w:val="0062604F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0E"/>
    <w:rsid w:val="00631117"/>
    <w:rsid w:val="00631263"/>
    <w:rsid w:val="00631564"/>
    <w:rsid w:val="00631B26"/>
    <w:rsid w:val="00631C31"/>
    <w:rsid w:val="00631FAC"/>
    <w:rsid w:val="0063224E"/>
    <w:rsid w:val="00632E8A"/>
    <w:rsid w:val="00633C5B"/>
    <w:rsid w:val="00633CB5"/>
    <w:rsid w:val="00634614"/>
    <w:rsid w:val="00634B66"/>
    <w:rsid w:val="00635498"/>
    <w:rsid w:val="006358D6"/>
    <w:rsid w:val="006365C0"/>
    <w:rsid w:val="006368D3"/>
    <w:rsid w:val="00637496"/>
    <w:rsid w:val="00637A9A"/>
    <w:rsid w:val="00640A60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4DB4"/>
    <w:rsid w:val="0064558D"/>
    <w:rsid w:val="006457E3"/>
    <w:rsid w:val="006466C1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32CD"/>
    <w:rsid w:val="006550A4"/>
    <w:rsid w:val="006551B4"/>
    <w:rsid w:val="0065525E"/>
    <w:rsid w:val="006556D9"/>
    <w:rsid w:val="00656666"/>
    <w:rsid w:val="0065692A"/>
    <w:rsid w:val="0065768D"/>
    <w:rsid w:val="00657B8D"/>
    <w:rsid w:val="00660377"/>
    <w:rsid w:val="00660409"/>
    <w:rsid w:val="00660948"/>
    <w:rsid w:val="0066197F"/>
    <w:rsid w:val="00662717"/>
    <w:rsid w:val="006630AB"/>
    <w:rsid w:val="006632B0"/>
    <w:rsid w:val="006637BA"/>
    <w:rsid w:val="00664030"/>
    <w:rsid w:val="00664234"/>
    <w:rsid w:val="006642EE"/>
    <w:rsid w:val="00664591"/>
    <w:rsid w:val="00664610"/>
    <w:rsid w:val="00664901"/>
    <w:rsid w:val="00664E2D"/>
    <w:rsid w:val="00664F0E"/>
    <w:rsid w:val="00666A8C"/>
    <w:rsid w:val="00667F48"/>
    <w:rsid w:val="0067059F"/>
    <w:rsid w:val="006709A2"/>
    <w:rsid w:val="00671A9A"/>
    <w:rsid w:val="00671E92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1CD"/>
    <w:rsid w:val="00681722"/>
    <w:rsid w:val="00682042"/>
    <w:rsid w:val="00682A8F"/>
    <w:rsid w:val="00682BEE"/>
    <w:rsid w:val="00683FFC"/>
    <w:rsid w:val="00684867"/>
    <w:rsid w:val="00684908"/>
    <w:rsid w:val="0068549C"/>
    <w:rsid w:val="00685CF7"/>
    <w:rsid w:val="00685D13"/>
    <w:rsid w:val="00686188"/>
    <w:rsid w:val="006873AD"/>
    <w:rsid w:val="006876C7"/>
    <w:rsid w:val="006878F3"/>
    <w:rsid w:val="0069059A"/>
    <w:rsid w:val="00690875"/>
    <w:rsid w:val="00690903"/>
    <w:rsid w:val="00690BA3"/>
    <w:rsid w:val="00690DD2"/>
    <w:rsid w:val="0069121E"/>
    <w:rsid w:val="00691346"/>
    <w:rsid w:val="00691367"/>
    <w:rsid w:val="00692E09"/>
    <w:rsid w:val="006930A3"/>
    <w:rsid w:val="006933C9"/>
    <w:rsid w:val="0069446A"/>
    <w:rsid w:val="00694D5D"/>
    <w:rsid w:val="00694E59"/>
    <w:rsid w:val="006955A5"/>
    <w:rsid w:val="0069563F"/>
    <w:rsid w:val="006956AF"/>
    <w:rsid w:val="00696F88"/>
    <w:rsid w:val="0069733E"/>
    <w:rsid w:val="0069736E"/>
    <w:rsid w:val="006977CC"/>
    <w:rsid w:val="00697A77"/>
    <w:rsid w:val="006A1830"/>
    <w:rsid w:val="006A1CA3"/>
    <w:rsid w:val="006A3056"/>
    <w:rsid w:val="006A35BD"/>
    <w:rsid w:val="006A369C"/>
    <w:rsid w:val="006A3874"/>
    <w:rsid w:val="006A46A7"/>
    <w:rsid w:val="006A4A4E"/>
    <w:rsid w:val="006A4CD9"/>
    <w:rsid w:val="006A5591"/>
    <w:rsid w:val="006A5C86"/>
    <w:rsid w:val="006A60DA"/>
    <w:rsid w:val="006A6297"/>
    <w:rsid w:val="006A6E34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070"/>
    <w:rsid w:val="006B53B5"/>
    <w:rsid w:val="006B5472"/>
    <w:rsid w:val="006B5BDC"/>
    <w:rsid w:val="006B65E5"/>
    <w:rsid w:val="006B77EA"/>
    <w:rsid w:val="006B782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978"/>
    <w:rsid w:val="006C3E81"/>
    <w:rsid w:val="006C43FA"/>
    <w:rsid w:val="006C445D"/>
    <w:rsid w:val="006C46B0"/>
    <w:rsid w:val="006C4726"/>
    <w:rsid w:val="006C48A4"/>
    <w:rsid w:val="006C5695"/>
    <w:rsid w:val="006C59F3"/>
    <w:rsid w:val="006C5EBE"/>
    <w:rsid w:val="006C6498"/>
    <w:rsid w:val="006C64E5"/>
    <w:rsid w:val="006C6937"/>
    <w:rsid w:val="006C69F1"/>
    <w:rsid w:val="006C6BCB"/>
    <w:rsid w:val="006C6F1B"/>
    <w:rsid w:val="006D0DAB"/>
    <w:rsid w:val="006D0EC5"/>
    <w:rsid w:val="006D0F23"/>
    <w:rsid w:val="006D1AB2"/>
    <w:rsid w:val="006D1FEC"/>
    <w:rsid w:val="006D239C"/>
    <w:rsid w:val="006D25C7"/>
    <w:rsid w:val="006D31C3"/>
    <w:rsid w:val="006D408E"/>
    <w:rsid w:val="006D4164"/>
    <w:rsid w:val="006D5521"/>
    <w:rsid w:val="006D69F9"/>
    <w:rsid w:val="006D6DF3"/>
    <w:rsid w:val="006D7219"/>
    <w:rsid w:val="006E0CC1"/>
    <w:rsid w:val="006E0CCB"/>
    <w:rsid w:val="006E159E"/>
    <w:rsid w:val="006E250A"/>
    <w:rsid w:val="006E2A66"/>
    <w:rsid w:val="006E2D6A"/>
    <w:rsid w:val="006E3403"/>
    <w:rsid w:val="006E3408"/>
    <w:rsid w:val="006E3A57"/>
    <w:rsid w:val="006E4A58"/>
    <w:rsid w:val="006E5061"/>
    <w:rsid w:val="006E54E1"/>
    <w:rsid w:val="006E5C1E"/>
    <w:rsid w:val="006E6032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26B"/>
    <w:rsid w:val="006F32A4"/>
    <w:rsid w:val="006F38FF"/>
    <w:rsid w:val="006F4060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12C6"/>
    <w:rsid w:val="007022CC"/>
    <w:rsid w:val="00702B46"/>
    <w:rsid w:val="00702D05"/>
    <w:rsid w:val="00702D63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4F9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0B8"/>
    <w:rsid w:val="00712196"/>
    <w:rsid w:val="0071257F"/>
    <w:rsid w:val="00712703"/>
    <w:rsid w:val="0071312E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26F16"/>
    <w:rsid w:val="00730AEA"/>
    <w:rsid w:val="00731071"/>
    <w:rsid w:val="0073118C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51C"/>
    <w:rsid w:val="007377C4"/>
    <w:rsid w:val="00737D95"/>
    <w:rsid w:val="007401C8"/>
    <w:rsid w:val="007403E9"/>
    <w:rsid w:val="00740A38"/>
    <w:rsid w:val="00740A8D"/>
    <w:rsid w:val="00741E27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3FF7"/>
    <w:rsid w:val="0074406F"/>
    <w:rsid w:val="007444F7"/>
    <w:rsid w:val="0074451B"/>
    <w:rsid w:val="00744E19"/>
    <w:rsid w:val="0074553D"/>
    <w:rsid w:val="0074615B"/>
    <w:rsid w:val="007461FB"/>
    <w:rsid w:val="00746FD1"/>
    <w:rsid w:val="00747769"/>
    <w:rsid w:val="00747A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177"/>
    <w:rsid w:val="00754414"/>
    <w:rsid w:val="00754F02"/>
    <w:rsid w:val="00754FA9"/>
    <w:rsid w:val="00755668"/>
    <w:rsid w:val="0075603F"/>
    <w:rsid w:val="00756BB7"/>
    <w:rsid w:val="00756DDB"/>
    <w:rsid w:val="00756E3A"/>
    <w:rsid w:val="007605E9"/>
    <w:rsid w:val="0076143D"/>
    <w:rsid w:val="007619AD"/>
    <w:rsid w:val="00761A40"/>
    <w:rsid w:val="00761F36"/>
    <w:rsid w:val="00763AC4"/>
    <w:rsid w:val="00764665"/>
    <w:rsid w:val="00764778"/>
    <w:rsid w:val="00765421"/>
    <w:rsid w:val="0076546D"/>
    <w:rsid w:val="007654EE"/>
    <w:rsid w:val="00765B5B"/>
    <w:rsid w:val="00765E38"/>
    <w:rsid w:val="00766237"/>
    <w:rsid w:val="00766479"/>
    <w:rsid w:val="00766A2B"/>
    <w:rsid w:val="00766CE4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3A3"/>
    <w:rsid w:val="00780611"/>
    <w:rsid w:val="00780F57"/>
    <w:rsid w:val="007810AF"/>
    <w:rsid w:val="00783165"/>
    <w:rsid w:val="007832CA"/>
    <w:rsid w:val="00783B3A"/>
    <w:rsid w:val="00783CB5"/>
    <w:rsid w:val="0078472E"/>
    <w:rsid w:val="007848B7"/>
    <w:rsid w:val="007850B4"/>
    <w:rsid w:val="0078579E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6D5"/>
    <w:rsid w:val="00796CA8"/>
    <w:rsid w:val="00797E04"/>
    <w:rsid w:val="00797EBD"/>
    <w:rsid w:val="00797F39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6F26"/>
    <w:rsid w:val="007A7007"/>
    <w:rsid w:val="007A70E9"/>
    <w:rsid w:val="007A7ACB"/>
    <w:rsid w:val="007B0234"/>
    <w:rsid w:val="007B1409"/>
    <w:rsid w:val="007B24BD"/>
    <w:rsid w:val="007B2FB8"/>
    <w:rsid w:val="007B34A4"/>
    <w:rsid w:val="007B3E89"/>
    <w:rsid w:val="007B64E3"/>
    <w:rsid w:val="007B692F"/>
    <w:rsid w:val="007B74A3"/>
    <w:rsid w:val="007B75FE"/>
    <w:rsid w:val="007C0742"/>
    <w:rsid w:val="007C0A24"/>
    <w:rsid w:val="007C103D"/>
    <w:rsid w:val="007C14EE"/>
    <w:rsid w:val="007C1537"/>
    <w:rsid w:val="007C2432"/>
    <w:rsid w:val="007C2D23"/>
    <w:rsid w:val="007C307C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6496"/>
    <w:rsid w:val="007C7A4F"/>
    <w:rsid w:val="007C7CF6"/>
    <w:rsid w:val="007D00E0"/>
    <w:rsid w:val="007D011A"/>
    <w:rsid w:val="007D089D"/>
    <w:rsid w:val="007D0DA3"/>
    <w:rsid w:val="007D2197"/>
    <w:rsid w:val="007D26C1"/>
    <w:rsid w:val="007D2B2E"/>
    <w:rsid w:val="007D2D68"/>
    <w:rsid w:val="007D2E32"/>
    <w:rsid w:val="007D382E"/>
    <w:rsid w:val="007D3C63"/>
    <w:rsid w:val="007D42F7"/>
    <w:rsid w:val="007D477B"/>
    <w:rsid w:val="007D55A4"/>
    <w:rsid w:val="007D57C7"/>
    <w:rsid w:val="007D5BB5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2E2D"/>
    <w:rsid w:val="007E34E3"/>
    <w:rsid w:val="007E3724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0FD"/>
    <w:rsid w:val="007F0531"/>
    <w:rsid w:val="007F0B76"/>
    <w:rsid w:val="007F0DB7"/>
    <w:rsid w:val="007F1254"/>
    <w:rsid w:val="007F22A2"/>
    <w:rsid w:val="007F2CE5"/>
    <w:rsid w:val="007F36F8"/>
    <w:rsid w:val="007F3A8A"/>
    <w:rsid w:val="007F3F9C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00E1"/>
    <w:rsid w:val="008005FD"/>
    <w:rsid w:val="00800CF6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9D7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26A6A"/>
    <w:rsid w:val="008278FB"/>
    <w:rsid w:val="00830103"/>
    <w:rsid w:val="00830713"/>
    <w:rsid w:val="00831007"/>
    <w:rsid w:val="008314E4"/>
    <w:rsid w:val="00831A14"/>
    <w:rsid w:val="00831A43"/>
    <w:rsid w:val="00831E21"/>
    <w:rsid w:val="00832687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03D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52D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137C"/>
    <w:rsid w:val="008625CC"/>
    <w:rsid w:val="00862B09"/>
    <w:rsid w:val="00862FDA"/>
    <w:rsid w:val="00863426"/>
    <w:rsid w:val="008666D1"/>
    <w:rsid w:val="00870210"/>
    <w:rsid w:val="00870A83"/>
    <w:rsid w:val="008717DB"/>
    <w:rsid w:val="00872029"/>
    <w:rsid w:val="0087220C"/>
    <w:rsid w:val="0087236F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25A"/>
    <w:rsid w:val="0088160F"/>
    <w:rsid w:val="00881741"/>
    <w:rsid w:val="00881C82"/>
    <w:rsid w:val="008827AD"/>
    <w:rsid w:val="00882CD3"/>
    <w:rsid w:val="00883486"/>
    <w:rsid w:val="0088385E"/>
    <w:rsid w:val="008838E2"/>
    <w:rsid w:val="00883A44"/>
    <w:rsid w:val="00883CED"/>
    <w:rsid w:val="00883D92"/>
    <w:rsid w:val="0088409C"/>
    <w:rsid w:val="00884A6B"/>
    <w:rsid w:val="00885F10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1FBB"/>
    <w:rsid w:val="008A2351"/>
    <w:rsid w:val="008A2363"/>
    <w:rsid w:val="008A2B9A"/>
    <w:rsid w:val="008A3368"/>
    <w:rsid w:val="008A3410"/>
    <w:rsid w:val="008A351C"/>
    <w:rsid w:val="008A4855"/>
    <w:rsid w:val="008A5152"/>
    <w:rsid w:val="008A5419"/>
    <w:rsid w:val="008A580F"/>
    <w:rsid w:val="008A5E3E"/>
    <w:rsid w:val="008A5EC5"/>
    <w:rsid w:val="008A6233"/>
    <w:rsid w:val="008A6421"/>
    <w:rsid w:val="008A6776"/>
    <w:rsid w:val="008A6BD4"/>
    <w:rsid w:val="008A6BDC"/>
    <w:rsid w:val="008A7ABB"/>
    <w:rsid w:val="008A7D3D"/>
    <w:rsid w:val="008B0584"/>
    <w:rsid w:val="008B09D6"/>
    <w:rsid w:val="008B0CE4"/>
    <w:rsid w:val="008B0F35"/>
    <w:rsid w:val="008B11F3"/>
    <w:rsid w:val="008B1B00"/>
    <w:rsid w:val="008B22CE"/>
    <w:rsid w:val="008B24F6"/>
    <w:rsid w:val="008B3131"/>
    <w:rsid w:val="008B35A0"/>
    <w:rsid w:val="008B36A1"/>
    <w:rsid w:val="008B3F53"/>
    <w:rsid w:val="008B4333"/>
    <w:rsid w:val="008B529D"/>
    <w:rsid w:val="008B6034"/>
    <w:rsid w:val="008B63C0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5F47"/>
    <w:rsid w:val="008C6315"/>
    <w:rsid w:val="008C65BC"/>
    <w:rsid w:val="008C72C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75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632"/>
    <w:rsid w:val="008F2725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290"/>
    <w:rsid w:val="008F63D5"/>
    <w:rsid w:val="008F6640"/>
    <w:rsid w:val="008F67B0"/>
    <w:rsid w:val="008F6872"/>
    <w:rsid w:val="008F7499"/>
    <w:rsid w:val="008F7A87"/>
    <w:rsid w:val="008F7F50"/>
    <w:rsid w:val="009008D9"/>
    <w:rsid w:val="00900923"/>
    <w:rsid w:val="00900932"/>
    <w:rsid w:val="00900FB0"/>
    <w:rsid w:val="00901317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158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D36"/>
    <w:rsid w:val="009240E4"/>
    <w:rsid w:val="00924145"/>
    <w:rsid w:val="009243B4"/>
    <w:rsid w:val="00925E77"/>
    <w:rsid w:val="0092635A"/>
    <w:rsid w:val="00926CB3"/>
    <w:rsid w:val="009271B9"/>
    <w:rsid w:val="0093032D"/>
    <w:rsid w:val="0093035B"/>
    <w:rsid w:val="00930408"/>
    <w:rsid w:val="0093061F"/>
    <w:rsid w:val="00930A38"/>
    <w:rsid w:val="0093165F"/>
    <w:rsid w:val="009317C3"/>
    <w:rsid w:val="00932569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260"/>
    <w:rsid w:val="00937D62"/>
    <w:rsid w:val="009414CE"/>
    <w:rsid w:val="00941B69"/>
    <w:rsid w:val="00941DE7"/>
    <w:rsid w:val="00942029"/>
    <w:rsid w:val="009427EC"/>
    <w:rsid w:val="00942868"/>
    <w:rsid w:val="00942F29"/>
    <w:rsid w:val="009435E6"/>
    <w:rsid w:val="00944791"/>
    <w:rsid w:val="00944943"/>
    <w:rsid w:val="00945C0A"/>
    <w:rsid w:val="00947BAE"/>
    <w:rsid w:val="00950D30"/>
    <w:rsid w:val="00951693"/>
    <w:rsid w:val="009519B3"/>
    <w:rsid w:val="0095207E"/>
    <w:rsid w:val="0095234C"/>
    <w:rsid w:val="0095246B"/>
    <w:rsid w:val="0095258F"/>
    <w:rsid w:val="00953878"/>
    <w:rsid w:val="00953A7B"/>
    <w:rsid w:val="00954B8D"/>
    <w:rsid w:val="00954F2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3FAA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55C"/>
    <w:rsid w:val="00970CB3"/>
    <w:rsid w:val="00970F79"/>
    <w:rsid w:val="0097123A"/>
    <w:rsid w:val="00971280"/>
    <w:rsid w:val="00974025"/>
    <w:rsid w:val="00974092"/>
    <w:rsid w:val="009742C0"/>
    <w:rsid w:val="00974C8F"/>
    <w:rsid w:val="00976057"/>
    <w:rsid w:val="00976132"/>
    <w:rsid w:val="00977056"/>
    <w:rsid w:val="00977CB7"/>
    <w:rsid w:val="00977F5E"/>
    <w:rsid w:val="00977FD7"/>
    <w:rsid w:val="009816BB"/>
    <w:rsid w:val="00981B6D"/>
    <w:rsid w:val="009824C3"/>
    <w:rsid w:val="009831C4"/>
    <w:rsid w:val="009840CB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18C8"/>
    <w:rsid w:val="00991EAB"/>
    <w:rsid w:val="009922CE"/>
    <w:rsid w:val="00992728"/>
    <w:rsid w:val="009928DF"/>
    <w:rsid w:val="00993D31"/>
    <w:rsid w:val="00993D71"/>
    <w:rsid w:val="00994B39"/>
    <w:rsid w:val="00995E02"/>
    <w:rsid w:val="0099606A"/>
    <w:rsid w:val="009961C4"/>
    <w:rsid w:val="009963FC"/>
    <w:rsid w:val="00996400"/>
    <w:rsid w:val="009967F4"/>
    <w:rsid w:val="00996A33"/>
    <w:rsid w:val="009976CE"/>
    <w:rsid w:val="00997B77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A79DC"/>
    <w:rsid w:val="009B0551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6DD9"/>
    <w:rsid w:val="009B710A"/>
    <w:rsid w:val="009B7ADD"/>
    <w:rsid w:val="009B7D9A"/>
    <w:rsid w:val="009C0082"/>
    <w:rsid w:val="009C03F6"/>
    <w:rsid w:val="009C13D4"/>
    <w:rsid w:val="009C2052"/>
    <w:rsid w:val="009C225E"/>
    <w:rsid w:val="009C23C5"/>
    <w:rsid w:val="009C2445"/>
    <w:rsid w:val="009C2DED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369"/>
    <w:rsid w:val="009D2425"/>
    <w:rsid w:val="009D2436"/>
    <w:rsid w:val="009D2961"/>
    <w:rsid w:val="009D2FD8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B04"/>
    <w:rsid w:val="009E123E"/>
    <w:rsid w:val="009E1400"/>
    <w:rsid w:val="009E21EF"/>
    <w:rsid w:val="009E32C6"/>
    <w:rsid w:val="009E35F3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3B6"/>
    <w:rsid w:val="009F0CB4"/>
    <w:rsid w:val="009F0E8E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2FF"/>
    <w:rsid w:val="009F77F9"/>
    <w:rsid w:val="009F795D"/>
    <w:rsid w:val="009F7D42"/>
    <w:rsid w:val="00A00133"/>
    <w:rsid w:val="00A00639"/>
    <w:rsid w:val="00A00800"/>
    <w:rsid w:val="00A013EE"/>
    <w:rsid w:val="00A01457"/>
    <w:rsid w:val="00A01578"/>
    <w:rsid w:val="00A017F2"/>
    <w:rsid w:val="00A01ABD"/>
    <w:rsid w:val="00A02345"/>
    <w:rsid w:val="00A02434"/>
    <w:rsid w:val="00A0261F"/>
    <w:rsid w:val="00A041D3"/>
    <w:rsid w:val="00A051E3"/>
    <w:rsid w:val="00A05753"/>
    <w:rsid w:val="00A06276"/>
    <w:rsid w:val="00A0638E"/>
    <w:rsid w:val="00A07369"/>
    <w:rsid w:val="00A07BB3"/>
    <w:rsid w:val="00A07F8B"/>
    <w:rsid w:val="00A10115"/>
    <w:rsid w:val="00A1011E"/>
    <w:rsid w:val="00A10A06"/>
    <w:rsid w:val="00A10F8F"/>
    <w:rsid w:val="00A111EE"/>
    <w:rsid w:val="00A11A09"/>
    <w:rsid w:val="00A12079"/>
    <w:rsid w:val="00A1210B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248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1F2"/>
    <w:rsid w:val="00A25255"/>
    <w:rsid w:val="00A2588A"/>
    <w:rsid w:val="00A25B41"/>
    <w:rsid w:val="00A25D1D"/>
    <w:rsid w:val="00A26164"/>
    <w:rsid w:val="00A2629A"/>
    <w:rsid w:val="00A2647A"/>
    <w:rsid w:val="00A26541"/>
    <w:rsid w:val="00A27581"/>
    <w:rsid w:val="00A307F9"/>
    <w:rsid w:val="00A30CC8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1D6"/>
    <w:rsid w:val="00A413CA"/>
    <w:rsid w:val="00A4165B"/>
    <w:rsid w:val="00A4196D"/>
    <w:rsid w:val="00A42C7F"/>
    <w:rsid w:val="00A437E8"/>
    <w:rsid w:val="00A4391C"/>
    <w:rsid w:val="00A447FE"/>
    <w:rsid w:val="00A44E90"/>
    <w:rsid w:val="00A46404"/>
    <w:rsid w:val="00A46545"/>
    <w:rsid w:val="00A465D9"/>
    <w:rsid w:val="00A46C45"/>
    <w:rsid w:val="00A46CE4"/>
    <w:rsid w:val="00A47897"/>
    <w:rsid w:val="00A47926"/>
    <w:rsid w:val="00A47B96"/>
    <w:rsid w:val="00A47C2F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9C4"/>
    <w:rsid w:val="00A57E9D"/>
    <w:rsid w:val="00A603C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1C63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2D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87E"/>
    <w:rsid w:val="00A83C91"/>
    <w:rsid w:val="00A83CAE"/>
    <w:rsid w:val="00A853A6"/>
    <w:rsid w:val="00A8586E"/>
    <w:rsid w:val="00A85AD9"/>
    <w:rsid w:val="00A85D91"/>
    <w:rsid w:val="00A860B5"/>
    <w:rsid w:val="00A86C4D"/>
    <w:rsid w:val="00A874C5"/>
    <w:rsid w:val="00A879EC"/>
    <w:rsid w:val="00A87A56"/>
    <w:rsid w:val="00A90569"/>
    <w:rsid w:val="00A9099E"/>
    <w:rsid w:val="00A90D5B"/>
    <w:rsid w:val="00A9191D"/>
    <w:rsid w:val="00A91FEA"/>
    <w:rsid w:val="00A92364"/>
    <w:rsid w:val="00A923E1"/>
    <w:rsid w:val="00A9285E"/>
    <w:rsid w:val="00A92A97"/>
    <w:rsid w:val="00A92AAF"/>
    <w:rsid w:val="00A9304C"/>
    <w:rsid w:val="00A9447D"/>
    <w:rsid w:val="00A9654E"/>
    <w:rsid w:val="00A9724B"/>
    <w:rsid w:val="00A972C8"/>
    <w:rsid w:val="00AA013A"/>
    <w:rsid w:val="00AA0276"/>
    <w:rsid w:val="00AA0B1F"/>
    <w:rsid w:val="00AA0E0B"/>
    <w:rsid w:val="00AA14C6"/>
    <w:rsid w:val="00AA1544"/>
    <w:rsid w:val="00AA15F0"/>
    <w:rsid w:val="00AA1618"/>
    <w:rsid w:val="00AA1AE4"/>
    <w:rsid w:val="00AA1B2D"/>
    <w:rsid w:val="00AA202C"/>
    <w:rsid w:val="00AA2AA6"/>
    <w:rsid w:val="00AA3724"/>
    <w:rsid w:val="00AA3A3F"/>
    <w:rsid w:val="00AA3E68"/>
    <w:rsid w:val="00AA5208"/>
    <w:rsid w:val="00AA62E6"/>
    <w:rsid w:val="00AA674B"/>
    <w:rsid w:val="00AA7CE3"/>
    <w:rsid w:val="00AA7F08"/>
    <w:rsid w:val="00AB0571"/>
    <w:rsid w:val="00AB0900"/>
    <w:rsid w:val="00AB1016"/>
    <w:rsid w:val="00AB1347"/>
    <w:rsid w:val="00AB18D6"/>
    <w:rsid w:val="00AB1DDB"/>
    <w:rsid w:val="00AB333F"/>
    <w:rsid w:val="00AB343D"/>
    <w:rsid w:val="00AB43C0"/>
    <w:rsid w:val="00AB44C2"/>
    <w:rsid w:val="00AB552C"/>
    <w:rsid w:val="00AB5591"/>
    <w:rsid w:val="00AB564D"/>
    <w:rsid w:val="00AB57E4"/>
    <w:rsid w:val="00AB5D43"/>
    <w:rsid w:val="00AB6C08"/>
    <w:rsid w:val="00AB6EC1"/>
    <w:rsid w:val="00AB7694"/>
    <w:rsid w:val="00AB79C3"/>
    <w:rsid w:val="00AB7D9B"/>
    <w:rsid w:val="00AC0074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4A68"/>
    <w:rsid w:val="00AC588E"/>
    <w:rsid w:val="00AC6016"/>
    <w:rsid w:val="00AC6756"/>
    <w:rsid w:val="00AC6E50"/>
    <w:rsid w:val="00AC72B2"/>
    <w:rsid w:val="00AC7788"/>
    <w:rsid w:val="00AC7EEA"/>
    <w:rsid w:val="00AD0141"/>
    <w:rsid w:val="00AD01A3"/>
    <w:rsid w:val="00AD05D6"/>
    <w:rsid w:val="00AD1D7A"/>
    <w:rsid w:val="00AD2414"/>
    <w:rsid w:val="00AD2FE8"/>
    <w:rsid w:val="00AD3782"/>
    <w:rsid w:val="00AD3819"/>
    <w:rsid w:val="00AD39D7"/>
    <w:rsid w:val="00AD4149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32E"/>
    <w:rsid w:val="00AE2537"/>
    <w:rsid w:val="00AE29F8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B01301"/>
    <w:rsid w:val="00B01398"/>
    <w:rsid w:val="00B01914"/>
    <w:rsid w:val="00B029D8"/>
    <w:rsid w:val="00B02AE0"/>
    <w:rsid w:val="00B02FFE"/>
    <w:rsid w:val="00B03093"/>
    <w:rsid w:val="00B03C3F"/>
    <w:rsid w:val="00B03F7D"/>
    <w:rsid w:val="00B04A98"/>
    <w:rsid w:val="00B04DE1"/>
    <w:rsid w:val="00B04ED1"/>
    <w:rsid w:val="00B05EB0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1089"/>
    <w:rsid w:val="00B12896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93F"/>
    <w:rsid w:val="00B23B33"/>
    <w:rsid w:val="00B23E17"/>
    <w:rsid w:val="00B24051"/>
    <w:rsid w:val="00B24D2B"/>
    <w:rsid w:val="00B256B8"/>
    <w:rsid w:val="00B25D5C"/>
    <w:rsid w:val="00B26138"/>
    <w:rsid w:val="00B264D8"/>
    <w:rsid w:val="00B26559"/>
    <w:rsid w:val="00B279BA"/>
    <w:rsid w:val="00B3068B"/>
    <w:rsid w:val="00B30FE6"/>
    <w:rsid w:val="00B31194"/>
    <w:rsid w:val="00B31897"/>
    <w:rsid w:val="00B31970"/>
    <w:rsid w:val="00B3264E"/>
    <w:rsid w:val="00B32B8D"/>
    <w:rsid w:val="00B3324B"/>
    <w:rsid w:val="00B33D7B"/>
    <w:rsid w:val="00B33DBE"/>
    <w:rsid w:val="00B34396"/>
    <w:rsid w:val="00B34711"/>
    <w:rsid w:val="00B34E24"/>
    <w:rsid w:val="00B351BF"/>
    <w:rsid w:val="00B35445"/>
    <w:rsid w:val="00B35FFE"/>
    <w:rsid w:val="00B3680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1C0A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165"/>
    <w:rsid w:val="00B61427"/>
    <w:rsid w:val="00B61FC0"/>
    <w:rsid w:val="00B6280C"/>
    <w:rsid w:val="00B62B5B"/>
    <w:rsid w:val="00B63FC6"/>
    <w:rsid w:val="00B6449F"/>
    <w:rsid w:val="00B64860"/>
    <w:rsid w:val="00B64DC6"/>
    <w:rsid w:val="00B65F77"/>
    <w:rsid w:val="00B660FB"/>
    <w:rsid w:val="00B663F5"/>
    <w:rsid w:val="00B666BC"/>
    <w:rsid w:val="00B66BE2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8C1"/>
    <w:rsid w:val="00B749D9"/>
    <w:rsid w:val="00B74E7B"/>
    <w:rsid w:val="00B7516D"/>
    <w:rsid w:val="00B7527A"/>
    <w:rsid w:val="00B753C8"/>
    <w:rsid w:val="00B755E6"/>
    <w:rsid w:val="00B7664D"/>
    <w:rsid w:val="00B769BC"/>
    <w:rsid w:val="00B76AA8"/>
    <w:rsid w:val="00B77519"/>
    <w:rsid w:val="00B777FC"/>
    <w:rsid w:val="00B800D5"/>
    <w:rsid w:val="00B802D4"/>
    <w:rsid w:val="00B804C2"/>
    <w:rsid w:val="00B814EE"/>
    <w:rsid w:val="00B81F44"/>
    <w:rsid w:val="00B82295"/>
    <w:rsid w:val="00B82750"/>
    <w:rsid w:val="00B82AEA"/>
    <w:rsid w:val="00B82FA8"/>
    <w:rsid w:val="00B83694"/>
    <w:rsid w:val="00B83C9E"/>
    <w:rsid w:val="00B83EAB"/>
    <w:rsid w:val="00B83FF6"/>
    <w:rsid w:val="00B84179"/>
    <w:rsid w:val="00B84388"/>
    <w:rsid w:val="00B845D3"/>
    <w:rsid w:val="00B84F71"/>
    <w:rsid w:val="00B8537A"/>
    <w:rsid w:val="00B85A1C"/>
    <w:rsid w:val="00B87776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438C"/>
    <w:rsid w:val="00B9503B"/>
    <w:rsid w:val="00B958D8"/>
    <w:rsid w:val="00B95E0B"/>
    <w:rsid w:val="00B961F3"/>
    <w:rsid w:val="00B961F6"/>
    <w:rsid w:val="00B973B5"/>
    <w:rsid w:val="00B97422"/>
    <w:rsid w:val="00B979F3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286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6FB1"/>
    <w:rsid w:val="00BB70E7"/>
    <w:rsid w:val="00BB7CEF"/>
    <w:rsid w:val="00BB7F9D"/>
    <w:rsid w:val="00BC059F"/>
    <w:rsid w:val="00BC1714"/>
    <w:rsid w:val="00BC1C4B"/>
    <w:rsid w:val="00BC1D8A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6C3D"/>
    <w:rsid w:val="00BC71FA"/>
    <w:rsid w:val="00BC758B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15F"/>
    <w:rsid w:val="00BD5790"/>
    <w:rsid w:val="00BD59BE"/>
    <w:rsid w:val="00BD5ADF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2A8"/>
    <w:rsid w:val="00BE38EA"/>
    <w:rsid w:val="00BE50F7"/>
    <w:rsid w:val="00BE56DC"/>
    <w:rsid w:val="00BE6C47"/>
    <w:rsid w:val="00BE6F51"/>
    <w:rsid w:val="00BE70CC"/>
    <w:rsid w:val="00BE73AA"/>
    <w:rsid w:val="00BE7F5C"/>
    <w:rsid w:val="00BF045F"/>
    <w:rsid w:val="00BF18C7"/>
    <w:rsid w:val="00BF2A5A"/>
    <w:rsid w:val="00BF3052"/>
    <w:rsid w:val="00BF338A"/>
    <w:rsid w:val="00BF361E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06F4"/>
    <w:rsid w:val="00C02611"/>
    <w:rsid w:val="00C029CC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101"/>
    <w:rsid w:val="00C122E1"/>
    <w:rsid w:val="00C127B9"/>
    <w:rsid w:val="00C127DA"/>
    <w:rsid w:val="00C12E6A"/>
    <w:rsid w:val="00C1391C"/>
    <w:rsid w:val="00C13B9C"/>
    <w:rsid w:val="00C1485F"/>
    <w:rsid w:val="00C166B0"/>
    <w:rsid w:val="00C16E1A"/>
    <w:rsid w:val="00C16FE2"/>
    <w:rsid w:val="00C17643"/>
    <w:rsid w:val="00C202E9"/>
    <w:rsid w:val="00C204A9"/>
    <w:rsid w:val="00C2080B"/>
    <w:rsid w:val="00C20901"/>
    <w:rsid w:val="00C2090E"/>
    <w:rsid w:val="00C209CC"/>
    <w:rsid w:val="00C2151F"/>
    <w:rsid w:val="00C21A13"/>
    <w:rsid w:val="00C21BE9"/>
    <w:rsid w:val="00C22202"/>
    <w:rsid w:val="00C23F5B"/>
    <w:rsid w:val="00C246EE"/>
    <w:rsid w:val="00C24C80"/>
    <w:rsid w:val="00C25A08"/>
    <w:rsid w:val="00C272BD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D31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54E"/>
    <w:rsid w:val="00C476F3"/>
    <w:rsid w:val="00C477DC"/>
    <w:rsid w:val="00C47E87"/>
    <w:rsid w:val="00C50ED7"/>
    <w:rsid w:val="00C51773"/>
    <w:rsid w:val="00C51D95"/>
    <w:rsid w:val="00C51F7A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57C29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09F"/>
    <w:rsid w:val="00C70299"/>
    <w:rsid w:val="00C70619"/>
    <w:rsid w:val="00C70A4A"/>
    <w:rsid w:val="00C70DF0"/>
    <w:rsid w:val="00C70FAD"/>
    <w:rsid w:val="00C7131E"/>
    <w:rsid w:val="00C7159A"/>
    <w:rsid w:val="00C71D65"/>
    <w:rsid w:val="00C727F7"/>
    <w:rsid w:val="00C7428F"/>
    <w:rsid w:val="00C74791"/>
    <w:rsid w:val="00C7485E"/>
    <w:rsid w:val="00C74A5F"/>
    <w:rsid w:val="00C751B8"/>
    <w:rsid w:val="00C757B4"/>
    <w:rsid w:val="00C75874"/>
    <w:rsid w:val="00C771C2"/>
    <w:rsid w:val="00C7749E"/>
    <w:rsid w:val="00C777FE"/>
    <w:rsid w:val="00C779E5"/>
    <w:rsid w:val="00C80111"/>
    <w:rsid w:val="00C80B13"/>
    <w:rsid w:val="00C80C89"/>
    <w:rsid w:val="00C813EF"/>
    <w:rsid w:val="00C81491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64A"/>
    <w:rsid w:val="00C94BF2"/>
    <w:rsid w:val="00C9533C"/>
    <w:rsid w:val="00C964C9"/>
    <w:rsid w:val="00C96A69"/>
    <w:rsid w:val="00C9779D"/>
    <w:rsid w:val="00C97A37"/>
    <w:rsid w:val="00CA016D"/>
    <w:rsid w:val="00CA069A"/>
    <w:rsid w:val="00CA0ABE"/>
    <w:rsid w:val="00CA107E"/>
    <w:rsid w:val="00CA1A4B"/>
    <w:rsid w:val="00CA2C40"/>
    <w:rsid w:val="00CA2C91"/>
    <w:rsid w:val="00CA2CDD"/>
    <w:rsid w:val="00CA2EC3"/>
    <w:rsid w:val="00CA39C1"/>
    <w:rsid w:val="00CA3CF7"/>
    <w:rsid w:val="00CA4063"/>
    <w:rsid w:val="00CA48BF"/>
    <w:rsid w:val="00CA4ECB"/>
    <w:rsid w:val="00CA553B"/>
    <w:rsid w:val="00CA5684"/>
    <w:rsid w:val="00CA5879"/>
    <w:rsid w:val="00CA599D"/>
    <w:rsid w:val="00CA5F1E"/>
    <w:rsid w:val="00CA73EE"/>
    <w:rsid w:val="00CA755A"/>
    <w:rsid w:val="00CA75DC"/>
    <w:rsid w:val="00CA7901"/>
    <w:rsid w:val="00CA7927"/>
    <w:rsid w:val="00CA7A66"/>
    <w:rsid w:val="00CA7B37"/>
    <w:rsid w:val="00CB0162"/>
    <w:rsid w:val="00CB0608"/>
    <w:rsid w:val="00CB0A38"/>
    <w:rsid w:val="00CB0E08"/>
    <w:rsid w:val="00CB1359"/>
    <w:rsid w:val="00CB146D"/>
    <w:rsid w:val="00CB1ECC"/>
    <w:rsid w:val="00CB263E"/>
    <w:rsid w:val="00CB2685"/>
    <w:rsid w:val="00CB2C6B"/>
    <w:rsid w:val="00CB311F"/>
    <w:rsid w:val="00CB342F"/>
    <w:rsid w:val="00CB4782"/>
    <w:rsid w:val="00CB494A"/>
    <w:rsid w:val="00CB503B"/>
    <w:rsid w:val="00CB5115"/>
    <w:rsid w:val="00CB5177"/>
    <w:rsid w:val="00CB6710"/>
    <w:rsid w:val="00CB6F99"/>
    <w:rsid w:val="00CB702A"/>
    <w:rsid w:val="00CB7CB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141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7CF"/>
    <w:rsid w:val="00CD10C7"/>
    <w:rsid w:val="00CD117B"/>
    <w:rsid w:val="00CD11E1"/>
    <w:rsid w:val="00CD1A6C"/>
    <w:rsid w:val="00CD368F"/>
    <w:rsid w:val="00CD406D"/>
    <w:rsid w:val="00CD44DE"/>
    <w:rsid w:val="00CD4771"/>
    <w:rsid w:val="00CD49FE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BFA"/>
    <w:rsid w:val="00CE0FDE"/>
    <w:rsid w:val="00CE1B85"/>
    <w:rsid w:val="00CE1C7F"/>
    <w:rsid w:val="00CE22C6"/>
    <w:rsid w:val="00CE2887"/>
    <w:rsid w:val="00CE3C96"/>
    <w:rsid w:val="00CE3FBF"/>
    <w:rsid w:val="00CE4AEC"/>
    <w:rsid w:val="00CE589E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012F"/>
    <w:rsid w:val="00D0141B"/>
    <w:rsid w:val="00D01453"/>
    <w:rsid w:val="00D0156C"/>
    <w:rsid w:val="00D017E5"/>
    <w:rsid w:val="00D02792"/>
    <w:rsid w:val="00D027FD"/>
    <w:rsid w:val="00D03014"/>
    <w:rsid w:val="00D03243"/>
    <w:rsid w:val="00D03267"/>
    <w:rsid w:val="00D03666"/>
    <w:rsid w:val="00D03D18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34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2ED"/>
    <w:rsid w:val="00D1385F"/>
    <w:rsid w:val="00D13906"/>
    <w:rsid w:val="00D13F51"/>
    <w:rsid w:val="00D154C1"/>
    <w:rsid w:val="00D15714"/>
    <w:rsid w:val="00D15C9A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275C6"/>
    <w:rsid w:val="00D302B5"/>
    <w:rsid w:val="00D3085D"/>
    <w:rsid w:val="00D30F36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0FD5"/>
    <w:rsid w:val="00D41A63"/>
    <w:rsid w:val="00D41FE7"/>
    <w:rsid w:val="00D429E2"/>
    <w:rsid w:val="00D42F63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EDC"/>
    <w:rsid w:val="00D54453"/>
    <w:rsid w:val="00D54D49"/>
    <w:rsid w:val="00D54DEA"/>
    <w:rsid w:val="00D551DC"/>
    <w:rsid w:val="00D5549A"/>
    <w:rsid w:val="00D55C6C"/>
    <w:rsid w:val="00D56F6B"/>
    <w:rsid w:val="00D577C6"/>
    <w:rsid w:val="00D61673"/>
    <w:rsid w:val="00D62221"/>
    <w:rsid w:val="00D62700"/>
    <w:rsid w:val="00D628A0"/>
    <w:rsid w:val="00D63556"/>
    <w:rsid w:val="00D63FD8"/>
    <w:rsid w:val="00D6487E"/>
    <w:rsid w:val="00D64A00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04"/>
    <w:rsid w:val="00D74A58"/>
    <w:rsid w:val="00D74BEB"/>
    <w:rsid w:val="00D750B7"/>
    <w:rsid w:val="00D7520C"/>
    <w:rsid w:val="00D75376"/>
    <w:rsid w:val="00D75FB2"/>
    <w:rsid w:val="00D76239"/>
    <w:rsid w:val="00D76439"/>
    <w:rsid w:val="00D76AC9"/>
    <w:rsid w:val="00D776F3"/>
    <w:rsid w:val="00D77849"/>
    <w:rsid w:val="00D8001F"/>
    <w:rsid w:val="00D80463"/>
    <w:rsid w:val="00D8131C"/>
    <w:rsid w:val="00D816F8"/>
    <w:rsid w:val="00D81740"/>
    <w:rsid w:val="00D819A9"/>
    <w:rsid w:val="00D81C16"/>
    <w:rsid w:val="00D81D57"/>
    <w:rsid w:val="00D8213D"/>
    <w:rsid w:val="00D8230F"/>
    <w:rsid w:val="00D8283C"/>
    <w:rsid w:val="00D82E31"/>
    <w:rsid w:val="00D833A8"/>
    <w:rsid w:val="00D838E4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5D04"/>
    <w:rsid w:val="00D96638"/>
    <w:rsid w:val="00D966DF"/>
    <w:rsid w:val="00D968F2"/>
    <w:rsid w:val="00DA1387"/>
    <w:rsid w:val="00DA1AAE"/>
    <w:rsid w:val="00DA1C91"/>
    <w:rsid w:val="00DA1DD4"/>
    <w:rsid w:val="00DA2020"/>
    <w:rsid w:val="00DA27E7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E07"/>
    <w:rsid w:val="00DB3FC9"/>
    <w:rsid w:val="00DB4625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1170"/>
    <w:rsid w:val="00DC1236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28E6"/>
    <w:rsid w:val="00DD3168"/>
    <w:rsid w:val="00DD3255"/>
    <w:rsid w:val="00DD3451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D7F9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87B"/>
    <w:rsid w:val="00DE6FAD"/>
    <w:rsid w:val="00DE745F"/>
    <w:rsid w:val="00DE79AB"/>
    <w:rsid w:val="00DE7CB3"/>
    <w:rsid w:val="00DF0772"/>
    <w:rsid w:val="00DF089D"/>
    <w:rsid w:val="00DF0C82"/>
    <w:rsid w:val="00DF36C6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56"/>
    <w:rsid w:val="00E14059"/>
    <w:rsid w:val="00E147B3"/>
    <w:rsid w:val="00E14F8C"/>
    <w:rsid w:val="00E1508E"/>
    <w:rsid w:val="00E15C20"/>
    <w:rsid w:val="00E15E40"/>
    <w:rsid w:val="00E165AB"/>
    <w:rsid w:val="00E170CB"/>
    <w:rsid w:val="00E17333"/>
    <w:rsid w:val="00E176A4"/>
    <w:rsid w:val="00E17A5D"/>
    <w:rsid w:val="00E17EAD"/>
    <w:rsid w:val="00E21BC1"/>
    <w:rsid w:val="00E22AC6"/>
    <w:rsid w:val="00E23C3E"/>
    <w:rsid w:val="00E24916"/>
    <w:rsid w:val="00E2497A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5A0"/>
    <w:rsid w:val="00E3482C"/>
    <w:rsid w:val="00E34A05"/>
    <w:rsid w:val="00E35947"/>
    <w:rsid w:val="00E359F5"/>
    <w:rsid w:val="00E36478"/>
    <w:rsid w:val="00E3658C"/>
    <w:rsid w:val="00E402A1"/>
    <w:rsid w:val="00E40AA3"/>
    <w:rsid w:val="00E42879"/>
    <w:rsid w:val="00E429C7"/>
    <w:rsid w:val="00E42C21"/>
    <w:rsid w:val="00E42C53"/>
    <w:rsid w:val="00E437D2"/>
    <w:rsid w:val="00E43B13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4FFA"/>
    <w:rsid w:val="00E5550E"/>
    <w:rsid w:val="00E5597C"/>
    <w:rsid w:val="00E55B05"/>
    <w:rsid w:val="00E55C34"/>
    <w:rsid w:val="00E56B62"/>
    <w:rsid w:val="00E5726F"/>
    <w:rsid w:val="00E57BC5"/>
    <w:rsid w:val="00E604A0"/>
    <w:rsid w:val="00E604A7"/>
    <w:rsid w:val="00E609A7"/>
    <w:rsid w:val="00E61783"/>
    <w:rsid w:val="00E62CF8"/>
    <w:rsid w:val="00E62DA6"/>
    <w:rsid w:val="00E63065"/>
    <w:rsid w:val="00E63B3F"/>
    <w:rsid w:val="00E63BC8"/>
    <w:rsid w:val="00E6455D"/>
    <w:rsid w:val="00E64F5A"/>
    <w:rsid w:val="00E66DB7"/>
    <w:rsid w:val="00E674B6"/>
    <w:rsid w:val="00E67AAF"/>
    <w:rsid w:val="00E67C87"/>
    <w:rsid w:val="00E709C3"/>
    <w:rsid w:val="00E70C08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99B"/>
    <w:rsid w:val="00E760FC"/>
    <w:rsid w:val="00E76965"/>
    <w:rsid w:val="00E77169"/>
    <w:rsid w:val="00E7784A"/>
    <w:rsid w:val="00E779D7"/>
    <w:rsid w:val="00E779F8"/>
    <w:rsid w:val="00E77FF2"/>
    <w:rsid w:val="00E8047E"/>
    <w:rsid w:val="00E8077F"/>
    <w:rsid w:val="00E80B0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67B"/>
    <w:rsid w:val="00E94169"/>
    <w:rsid w:val="00E949C0"/>
    <w:rsid w:val="00E95127"/>
    <w:rsid w:val="00E95567"/>
    <w:rsid w:val="00E958AA"/>
    <w:rsid w:val="00E95E98"/>
    <w:rsid w:val="00E95ED4"/>
    <w:rsid w:val="00EA012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6EB4"/>
    <w:rsid w:val="00EA7CCB"/>
    <w:rsid w:val="00EB0093"/>
    <w:rsid w:val="00EB074F"/>
    <w:rsid w:val="00EB0AFF"/>
    <w:rsid w:val="00EB0ED2"/>
    <w:rsid w:val="00EB0F30"/>
    <w:rsid w:val="00EB1BDB"/>
    <w:rsid w:val="00EB2706"/>
    <w:rsid w:val="00EB34B6"/>
    <w:rsid w:val="00EB3663"/>
    <w:rsid w:val="00EB40D2"/>
    <w:rsid w:val="00EB4467"/>
    <w:rsid w:val="00EB5875"/>
    <w:rsid w:val="00EB58C7"/>
    <w:rsid w:val="00EB5F98"/>
    <w:rsid w:val="00EB621B"/>
    <w:rsid w:val="00EB643B"/>
    <w:rsid w:val="00EB7245"/>
    <w:rsid w:val="00EB73DA"/>
    <w:rsid w:val="00EC0254"/>
    <w:rsid w:val="00EC07E1"/>
    <w:rsid w:val="00EC0C22"/>
    <w:rsid w:val="00EC0DA7"/>
    <w:rsid w:val="00EC21BB"/>
    <w:rsid w:val="00EC28D1"/>
    <w:rsid w:val="00EC3005"/>
    <w:rsid w:val="00EC363B"/>
    <w:rsid w:val="00EC3BD8"/>
    <w:rsid w:val="00EC3F40"/>
    <w:rsid w:val="00EC3FEB"/>
    <w:rsid w:val="00EC444E"/>
    <w:rsid w:val="00EC5C49"/>
    <w:rsid w:val="00EC6FE4"/>
    <w:rsid w:val="00EC7EC1"/>
    <w:rsid w:val="00ED064A"/>
    <w:rsid w:val="00ED1544"/>
    <w:rsid w:val="00ED1979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0B23"/>
    <w:rsid w:val="00EE0D11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6D6C"/>
    <w:rsid w:val="00EE716D"/>
    <w:rsid w:val="00EE7666"/>
    <w:rsid w:val="00EF0454"/>
    <w:rsid w:val="00EF1031"/>
    <w:rsid w:val="00EF1566"/>
    <w:rsid w:val="00EF1CBA"/>
    <w:rsid w:val="00EF233C"/>
    <w:rsid w:val="00EF2B1C"/>
    <w:rsid w:val="00EF2E4E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4BBD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AAE"/>
    <w:rsid w:val="00F11BBB"/>
    <w:rsid w:val="00F1227B"/>
    <w:rsid w:val="00F1262A"/>
    <w:rsid w:val="00F1267F"/>
    <w:rsid w:val="00F13F64"/>
    <w:rsid w:val="00F14203"/>
    <w:rsid w:val="00F1464F"/>
    <w:rsid w:val="00F158F1"/>
    <w:rsid w:val="00F15916"/>
    <w:rsid w:val="00F15C8F"/>
    <w:rsid w:val="00F15ED9"/>
    <w:rsid w:val="00F16309"/>
    <w:rsid w:val="00F164C9"/>
    <w:rsid w:val="00F1694A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9FA"/>
    <w:rsid w:val="00F2620A"/>
    <w:rsid w:val="00F26B4E"/>
    <w:rsid w:val="00F273C0"/>
    <w:rsid w:val="00F27C7A"/>
    <w:rsid w:val="00F3100B"/>
    <w:rsid w:val="00F3153D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AF1"/>
    <w:rsid w:val="00F40EDD"/>
    <w:rsid w:val="00F40F33"/>
    <w:rsid w:val="00F41213"/>
    <w:rsid w:val="00F41755"/>
    <w:rsid w:val="00F42A96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2E6"/>
    <w:rsid w:val="00F50AA0"/>
    <w:rsid w:val="00F51276"/>
    <w:rsid w:val="00F51CD4"/>
    <w:rsid w:val="00F51F24"/>
    <w:rsid w:val="00F53218"/>
    <w:rsid w:val="00F535A2"/>
    <w:rsid w:val="00F53926"/>
    <w:rsid w:val="00F53BC0"/>
    <w:rsid w:val="00F551CB"/>
    <w:rsid w:val="00F55254"/>
    <w:rsid w:val="00F554A4"/>
    <w:rsid w:val="00F55D2E"/>
    <w:rsid w:val="00F5606F"/>
    <w:rsid w:val="00F56A62"/>
    <w:rsid w:val="00F56E8B"/>
    <w:rsid w:val="00F56FD9"/>
    <w:rsid w:val="00F57D63"/>
    <w:rsid w:val="00F611F4"/>
    <w:rsid w:val="00F61CF8"/>
    <w:rsid w:val="00F61EC6"/>
    <w:rsid w:val="00F62579"/>
    <w:rsid w:val="00F6325F"/>
    <w:rsid w:val="00F6410A"/>
    <w:rsid w:val="00F643EE"/>
    <w:rsid w:val="00F65EE2"/>
    <w:rsid w:val="00F664BD"/>
    <w:rsid w:val="00F6666A"/>
    <w:rsid w:val="00F66992"/>
    <w:rsid w:val="00F66A8F"/>
    <w:rsid w:val="00F672BB"/>
    <w:rsid w:val="00F67472"/>
    <w:rsid w:val="00F675BF"/>
    <w:rsid w:val="00F67AC3"/>
    <w:rsid w:val="00F67F34"/>
    <w:rsid w:val="00F7027D"/>
    <w:rsid w:val="00F703A4"/>
    <w:rsid w:val="00F70418"/>
    <w:rsid w:val="00F707DE"/>
    <w:rsid w:val="00F70D1C"/>
    <w:rsid w:val="00F70D59"/>
    <w:rsid w:val="00F7117D"/>
    <w:rsid w:val="00F71AEB"/>
    <w:rsid w:val="00F71CEC"/>
    <w:rsid w:val="00F7219C"/>
    <w:rsid w:val="00F7579F"/>
    <w:rsid w:val="00F759DF"/>
    <w:rsid w:val="00F75A02"/>
    <w:rsid w:val="00F75B07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678"/>
    <w:rsid w:val="00F8191B"/>
    <w:rsid w:val="00F8292B"/>
    <w:rsid w:val="00F82A05"/>
    <w:rsid w:val="00F82A82"/>
    <w:rsid w:val="00F837E7"/>
    <w:rsid w:val="00F843A4"/>
    <w:rsid w:val="00F8454D"/>
    <w:rsid w:val="00F84DFF"/>
    <w:rsid w:val="00F84E0B"/>
    <w:rsid w:val="00F850A0"/>
    <w:rsid w:val="00F85587"/>
    <w:rsid w:val="00F85655"/>
    <w:rsid w:val="00F85E38"/>
    <w:rsid w:val="00F86516"/>
    <w:rsid w:val="00F86644"/>
    <w:rsid w:val="00F86F9B"/>
    <w:rsid w:val="00F87227"/>
    <w:rsid w:val="00F87388"/>
    <w:rsid w:val="00F8742E"/>
    <w:rsid w:val="00F87874"/>
    <w:rsid w:val="00F9033D"/>
    <w:rsid w:val="00F90AA8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A41"/>
    <w:rsid w:val="00FA1BAC"/>
    <w:rsid w:val="00FA35B1"/>
    <w:rsid w:val="00FA3BAD"/>
    <w:rsid w:val="00FA423A"/>
    <w:rsid w:val="00FA47C8"/>
    <w:rsid w:val="00FA48D3"/>
    <w:rsid w:val="00FA537E"/>
    <w:rsid w:val="00FA550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DFF"/>
    <w:rsid w:val="00FB339F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6F1A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6FE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2DFA"/>
    <w:rsid w:val="00FD2FE3"/>
    <w:rsid w:val="00FD32F8"/>
    <w:rsid w:val="00FD418C"/>
    <w:rsid w:val="00FD41E0"/>
    <w:rsid w:val="00FD5731"/>
    <w:rsid w:val="00FD63F9"/>
    <w:rsid w:val="00FD65C6"/>
    <w:rsid w:val="00FD69E7"/>
    <w:rsid w:val="00FD7538"/>
    <w:rsid w:val="00FD760B"/>
    <w:rsid w:val="00FE02E7"/>
    <w:rsid w:val="00FE0AC8"/>
    <w:rsid w:val="00FE163B"/>
    <w:rsid w:val="00FE1660"/>
    <w:rsid w:val="00FE17CD"/>
    <w:rsid w:val="00FE22EE"/>
    <w:rsid w:val="00FE25A2"/>
    <w:rsid w:val="00FE3198"/>
    <w:rsid w:val="00FE3899"/>
    <w:rsid w:val="00FE3F11"/>
    <w:rsid w:val="00FE3F17"/>
    <w:rsid w:val="00FE4A80"/>
    <w:rsid w:val="00FE5C17"/>
    <w:rsid w:val="00FE6498"/>
    <w:rsid w:val="00FE6B2C"/>
    <w:rsid w:val="00FE6C70"/>
    <w:rsid w:val="00FE6F47"/>
    <w:rsid w:val="00FE72B2"/>
    <w:rsid w:val="00FE7BA4"/>
    <w:rsid w:val="00FF02B8"/>
    <w:rsid w:val="00FF057F"/>
    <w:rsid w:val="00FF0BCD"/>
    <w:rsid w:val="00FF0C84"/>
    <w:rsid w:val="00FF0DA2"/>
    <w:rsid w:val="00FF12D7"/>
    <w:rsid w:val="00FF15A4"/>
    <w:rsid w:val="00FF16A3"/>
    <w:rsid w:val="00FF1B51"/>
    <w:rsid w:val="00FF21AC"/>
    <w:rsid w:val="00FF226E"/>
    <w:rsid w:val="00FF2457"/>
    <w:rsid w:val="00FF2899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0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D7F6DA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5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tabs>
        <w:tab w:val="clear" w:pos="1117"/>
        <w:tab w:val="num" w:pos="847"/>
      </w:tabs>
      <w:spacing w:before="100" w:beforeAutospacing="1" w:afterLines="100" w:after="100"/>
      <w:ind w:left="45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0">
    <w:name w:val="B1"/>
    <w:basedOn w:val="List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0"/>
    <w:qFormat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Normal"/>
    <w:qFormat/>
    <w:rsid w:val="00EA5FA1"/>
    <w:pPr>
      <w:numPr>
        <w:numId w:val="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List2"/>
    <w:link w:val="B2Char"/>
    <w:qFormat/>
    <w:rsid w:val="00AF1630"/>
    <w:rPr>
      <w:rFonts w:eastAsia="SimSun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SimSun"/>
      <w:lang w:val="en-GB" w:eastAsia="en-GB"/>
    </w:rPr>
  </w:style>
  <w:style w:type="paragraph" w:customStyle="1" w:styleId="xxxmsonormal">
    <w:name w:val="x_xxmsonormal"/>
    <w:basedOn w:val="Normal"/>
    <w:rsid w:val="001F7A9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B1">
    <w:name w:val="B1+"/>
    <w:basedOn w:val="B10"/>
    <w:qFormat/>
    <w:rsid w:val="00275691"/>
    <w:pPr>
      <w:numPr>
        <w:numId w:val="16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styleId="Bibliography">
    <w:name w:val="Bibliography"/>
    <w:basedOn w:val="Normal"/>
    <w:next w:val="Normal"/>
    <w:uiPriority w:val="37"/>
    <w:unhideWhenUsed/>
    <w:rsid w:val="00507EBA"/>
    <w:pPr>
      <w:tabs>
        <w:tab w:val="left" w:pos="384"/>
      </w:tabs>
      <w:spacing w:after="0"/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27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0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3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8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4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0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2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67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5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0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28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66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8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i-suzuki@kdd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28034-CF0E-41DF-B2A9-E67FD2900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1129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1853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Mohammad ABDI ABYANEH</cp:lastModifiedBy>
  <cp:revision>6</cp:revision>
  <cp:lastPrinted>2010-01-07T02:23:00Z</cp:lastPrinted>
  <dcterms:created xsi:type="dcterms:W3CDTF">2024-07-23T16:19:00Z</dcterms:created>
  <dcterms:modified xsi:type="dcterms:W3CDTF">2024-08-09T09:36:00Z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(3)6F6IUQGILU/20QNW4hQu9uSM6w3eYBLzBPT8rkW02ebwK+BThXdxtOmOYL8x2w0gMiqxd0ve
YYz3n4mR+Dr2hefW56fbmmISz5DqcxeZ3Opi+Yg7fa4BNDTNCzZXWqSGLS05eDyEsMUTXlbj
BJ4OoaBmyxQzGXqo1EW/0V90dr/sR4645jvfqdJbpX4F5rh6jTadA8oxYf4DMT+EgPpvcSn8
vBxEmjp23ua/WIgMnr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crxe6O8NM0y2CBbS0M7mz+ZPlfcFxd7W8ttbl/usjAjnXwzl51ScOh
uvRP16DtzlGxKKoIvW3+Do5WcHitGuOzFlHYxxXVR2JShjRFk6LZF6yn9DvdWUPdLU4W82sX
3T59MsdHEPKMX7gvZZTJRLmPK+sJmrwwVKi/f1j4jdWjNw+SU1G81ZDXzOiC4BIDMKo+U9JR
b4rUwCarx7KuxBSnGkS8L2gtMZ9vWbZUtS3v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My4Y6X9gVDddZ/dGMkHCeKkQs26ahjQRMWuG
7MF1ezHQG/DBozdRmXPLrbmevVS5JtOqgicCIhaPt5wTPdIc+9c=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  <property fmtid="{D5CDD505-2E9C-101B-9397-08002B2CF9AE}" pid="12" name="ZOTERO_PREF_1">
    <vt:lpwstr>&lt;data data-version="3" zotero-version="6.0.36"&gt;&lt;session id="aCWfkj2q"/&gt;&lt;style id="http://www.zotero.org/styles/ieee" locale="en-US" hasBibliography="1" bibliographyStyleHasBeenSet="1"/&gt;&lt;prefs&gt;&lt;pref name="fieldType" value="Field"/&gt;&lt;/prefs&gt;&lt;/data&gt;</vt:lpwstr>
  </property>
</Properties>
</file>